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7FD15882" w:rsidR="006472FD" w:rsidRPr="006C4BAD" w:rsidRDefault="006472FD" w:rsidP="00395D18">
      <w:pPr>
        <w:tabs>
          <w:tab w:val="right" w:pos="9630"/>
        </w:tabs>
        <w:rPr>
          <w:b/>
        </w:rPr>
      </w:pPr>
      <w:r w:rsidRPr="006C4BAD">
        <w:rPr>
          <w:b/>
        </w:rPr>
        <w:t xml:space="preserve">3GPP TSG RAN WG1 </w:t>
      </w:r>
      <w:r w:rsidR="00FA6CC7" w:rsidRPr="006C4BAD">
        <w:rPr>
          <w:b/>
        </w:rPr>
        <w:t>#9</w:t>
      </w:r>
      <w:r w:rsidR="002A6851" w:rsidRPr="006C4BAD">
        <w:rPr>
          <w:b/>
        </w:rPr>
        <w:t>3</w:t>
      </w:r>
      <w:r w:rsidRPr="006C4BAD">
        <w:rPr>
          <w:b/>
        </w:rPr>
        <w:tab/>
        <w:t>R1-</w:t>
      </w:r>
      <w:r w:rsidR="00100E9F" w:rsidRPr="006C4BAD">
        <w:rPr>
          <w:b/>
        </w:rPr>
        <w:t>180</w:t>
      </w:r>
      <w:r w:rsidR="00E01178">
        <w:rPr>
          <w:b/>
        </w:rPr>
        <w:t>7777</w:t>
      </w:r>
      <w:bookmarkStart w:id="0" w:name="_GoBack"/>
      <w:bookmarkEnd w:id="0"/>
    </w:p>
    <w:p w14:paraId="467EED87" w14:textId="12285929" w:rsidR="006472FD" w:rsidRPr="006C4BAD" w:rsidRDefault="002A6851" w:rsidP="00271F16">
      <w:pPr>
        <w:rPr>
          <w:b/>
        </w:rPr>
      </w:pPr>
      <w:r w:rsidRPr="006C4BAD">
        <w:rPr>
          <w:b/>
        </w:rPr>
        <w:t>May</w:t>
      </w:r>
      <w:r w:rsidR="002C5734" w:rsidRPr="006C4BAD">
        <w:rPr>
          <w:b/>
        </w:rPr>
        <w:t xml:space="preserve"> </w:t>
      </w:r>
      <w:r w:rsidRPr="006C4BAD">
        <w:rPr>
          <w:b/>
        </w:rPr>
        <w:t>21</w:t>
      </w:r>
      <w:proofErr w:type="gramStart"/>
      <w:r w:rsidRPr="006C4BAD">
        <w:rPr>
          <w:b/>
          <w:vertAlign w:val="superscript"/>
        </w:rPr>
        <w:t>st</w:t>
      </w:r>
      <w:r w:rsidRPr="006C4BAD">
        <w:rPr>
          <w:b/>
        </w:rPr>
        <w:t xml:space="preserve"> </w:t>
      </w:r>
      <w:r w:rsidR="00FA6CC7" w:rsidRPr="006C4BAD">
        <w:rPr>
          <w:b/>
        </w:rPr>
        <w:t xml:space="preserve"> –</w:t>
      </w:r>
      <w:proofErr w:type="gramEnd"/>
      <w:r w:rsidR="00FA6CC7" w:rsidRPr="006C4BAD">
        <w:rPr>
          <w:b/>
        </w:rPr>
        <w:t xml:space="preserve"> </w:t>
      </w:r>
      <w:r w:rsidRPr="006C4BAD">
        <w:rPr>
          <w:b/>
        </w:rPr>
        <w:t>May</w:t>
      </w:r>
      <w:r w:rsidR="00FA6CC7" w:rsidRPr="006C4BAD">
        <w:rPr>
          <w:b/>
        </w:rPr>
        <w:t xml:space="preserve"> 2</w:t>
      </w:r>
      <w:r w:rsidRPr="006C4BAD">
        <w:rPr>
          <w:b/>
        </w:rPr>
        <w:t>5</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67366ECA" w:rsidR="006472FD" w:rsidRPr="006C4BAD" w:rsidRDefault="002A6851" w:rsidP="00271F16">
      <w:pPr>
        <w:rPr>
          <w:b/>
        </w:rPr>
      </w:pPr>
      <w:r w:rsidRPr="006C4BAD">
        <w:rPr>
          <w:b/>
        </w:rPr>
        <w:t>Busan</w:t>
      </w:r>
      <w:r w:rsidR="00B06A2F" w:rsidRPr="006C4BAD">
        <w:rPr>
          <w:b/>
        </w:rPr>
        <w:t xml:space="preserve">, </w:t>
      </w:r>
      <w:r w:rsidRPr="006C4BAD">
        <w:rPr>
          <w:b/>
        </w:rPr>
        <w:t>Korea</w:t>
      </w:r>
    </w:p>
    <w:p w14:paraId="49F194EA" w14:textId="6EAE6775" w:rsidR="00E725B6" w:rsidRPr="006C4BAD" w:rsidRDefault="00E725B6" w:rsidP="00271F16">
      <w:pPr>
        <w:pStyle w:val="Title"/>
        <w:rPr>
          <w:lang w:eastAsia="ja-JP"/>
        </w:rPr>
      </w:pPr>
      <w:r w:rsidRPr="006C4BAD">
        <w:tab/>
      </w:r>
    </w:p>
    <w:p w14:paraId="21FD1CD3" w14:textId="6EE954F6" w:rsidR="00070460" w:rsidRPr="006C4BAD" w:rsidRDefault="00E725B6" w:rsidP="006C4BAD">
      <w:pPr>
        <w:tabs>
          <w:tab w:val="left" w:pos="2070"/>
        </w:tabs>
        <w:rPr>
          <w:b/>
        </w:rPr>
      </w:pPr>
      <w:r w:rsidRPr="006C4BAD">
        <w:rPr>
          <w:b/>
        </w:rPr>
        <w:t>Agenda item:</w:t>
      </w:r>
      <w:bookmarkStart w:id="1" w:name="Source"/>
      <w:bookmarkEnd w:id="1"/>
      <w:r w:rsidR="006C4BAD">
        <w:rPr>
          <w:b/>
        </w:rPr>
        <w:tab/>
      </w:r>
      <w:r w:rsidR="00070460" w:rsidRPr="006C4BAD">
        <w:rPr>
          <w:b/>
        </w:rPr>
        <w:t>7</w:t>
      </w:r>
      <w:r w:rsidR="006472FD" w:rsidRPr="006C4BAD">
        <w:rPr>
          <w:b/>
        </w:rPr>
        <w:t>.</w:t>
      </w:r>
      <w:r w:rsidR="00B44847">
        <w:rPr>
          <w:b/>
        </w:rPr>
        <w:t>6</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6CF936E9" w:rsidR="0068226B" w:rsidRPr="006C4BAD" w:rsidRDefault="0068226B" w:rsidP="006C4BAD">
      <w:pPr>
        <w:tabs>
          <w:tab w:val="left" w:pos="2070"/>
        </w:tabs>
        <w:rPr>
          <w:b/>
        </w:rPr>
      </w:pPr>
      <w:r w:rsidRPr="006C4BAD">
        <w:rPr>
          <w:b/>
        </w:rPr>
        <w:t xml:space="preserve">Title: </w:t>
      </w:r>
      <w:r w:rsidR="006C4BAD">
        <w:rPr>
          <w:b/>
        </w:rPr>
        <w:tab/>
      </w:r>
      <w:r w:rsidR="001F027F">
        <w:rPr>
          <w:b/>
        </w:rPr>
        <w:t xml:space="preserve">Summary of </w:t>
      </w:r>
      <w:r w:rsidR="00FF70D4" w:rsidRPr="006C4BAD">
        <w:rPr>
          <w:b/>
        </w:rPr>
        <w:t>offline discussion o</w:t>
      </w:r>
      <w:r w:rsidR="001F027F">
        <w:rPr>
          <w:b/>
        </w:rPr>
        <w:t>n</w:t>
      </w:r>
      <w:r w:rsidR="0038547B" w:rsidRPr="006C4BAD">
        <w:rPr>
          <w:b/>
        </w:rPr>
        <w:t xml:space="preserve"> </w:t>
      </w:r>
      <w:r w:rsidR="00B44847">
        <w:rPr>
          <w:b/>
        </w:rPr>
        <w:t>NR-U</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2" w:name="DocumentFor"/>
      <w:bookmarkEnd w:id="2"/>
      <w:r w:rsidRPr="006C4BAD">
        <w:rPr>
          <w:b/>
        </w:rPr>
        <w:t>Discussion</w:t>
      </w:r>
      <w:r w:rsidR="00DA6B8E" w:rsidRPr="006C4BAD">
        <w:rPr>
          <w:b/>
        </w:rPr>
        <w:t xml:space="preserve"> and Decision</w:t>
      </w:r>
    </w:p>
    <w:p w14:paraId="101A867C" w14:textId="08E8AED1" w:rsidR="005B5C05" w:rsidRDefault="008E10EC" w:rsidP="002A6851">
      <w:pPr>
        <w:pStyle w:val="Heading1"/>
      </w:pPr>
      <w:r>
        <w:t>B</w:t>
      </w:r>
      <w:r w:rsidR="00070460">
        <w:t>ackground</w:t>
      </w:r>
    </w:p>
    <w:p w14:paraId="61873BA0" w14:textId="09949A31" w:rsidR="002A6851" w:rsidRPr="002A6851" w:rsidRDefault="002A6851" w:rsidP="00271F16">
      <w:r>
        <w:t xml:space="preserve">The following agreements were reached </w:t>
      </w:r>
      <w:r w:rsidR="00B44847">
        <w:t>before</w:t>
      </w:r>
      <w:r>
        <w:t>.</w:t>
      </w:r>
    </w:p>
    <w:p w14:paraId="24EBF017" w14:textId="77777777" w:rsidR="00B44847" w:rsidRPr="00B44847" w:rsidRDefault="00B44847" w:rsidP="00B44847">
      <w:pPr>
        <w:rPr>
          <w:u w:val="single"/>
        </w:rPr>
      </w:pPr>
      <w:bookmarkStart w:id="3" w:name="_Hlk511948455"/>
      <w:r w:rsidRPr="00B44847">
        <w:rPr>
          <w:u w:val="single"/>
        </w:rPr>
        <w:t>RAN1 #92, Feb 2018</w:t>
      </w:r>
    </w:p>
    <w:p w14:paraId="17AC07DE" w14:textId="77777777" w:rsidR="00B44847" w:rsidRDefault="00B44847" w:rsidP="00B44847">
      <w:pPr>
        <w:spacing w:after="0"/>
      </w:pPr>
      <w:r w:rsidRPr="00FA3AE5">
        <w:rPr>
          <w:highlight w:val="green"/>
        </w:rPr>
        <w:t>R1-1803272 is approved</w:t>
      </w:r>
      <w:r>
        <w:t xml:space="preserve"> with the following changes:</w:t>
      </w:r>
    </w:p>
    <w:p w14:paraId="3DB6824D" w14:textId="77777777" w:rsidR="00B44847" w:rsidRDefault="00B44847" w:rsidP="00B44847">
      <w:pPr>
        <w:widowControl/>
        <w:numPr>
          <w:ilvl w:val="0"/>
          <w:numId w:val="9"/>
        </w:numPr>
        <w:spacing w:after="0"/>
        <w:jc w:val="left"/>
      </w:pPr>
      <w:r>
        <w:t>Remove duplicate section 4.4</w:t>
      </w:r>
    </w:p>
    <w:p w14:paraId="1DB195B9" w14:textId="77777777" w:rsidR="00B44847" w:rsidRDefault="00B44847" w:rsidP="00B44847">
      <w:pPr>
        <w:widowControl/>
        <w:numPr>
          <w:ilvl w:val="0"/>
          <w:numId w:val="9"/>
        </w:numPr>
        <w:spacing w:after="0"/>
        <w:jc w:val="left"/>
      </w:pPr>
      <w:r>
        <w:t>Move section 4.4 as a subsection of section 4.1</w:t>
      </w:r>
    </w:p>
    <w:p w14:paraId="40C99434" w14:textId="77777777" w:rsidR="00B44847" w:rsidRDefault="00B44847" w:rsidP="00B44847"/>
    <w:p w14:paraId="104758FF" w14:textId="77777777" w:rsidR="00B44847" w:rsidRDefault="00B44847" w:rsidP="00B44847">
      <w:pPr>
        <w:spacing w:after="0"/>
        <w:rPr>
          <w:lang w:eastAsia="x-none"/>
        </w:rPr>
      </w:pPr>
      <w:r w:rsidRPr="000E12E6">
        <w:rPr>
          <w:highlight w:val="green"/>
          <w:lang w:eastAsia="x-none"/>
        </w:rPr>
        <w:t>Agreement:</w:t>
      </w:r>
    </w:p>
    <w:p w14:paraId="1C2DFAC4" w14:textId="77777777" w:rsidR="00B44847" w:rsidRDefault="00B44847" w:rsidP="00B44847">
      <w:pPr>
        <w:widowControl/>
        <w:numPr>
          <w:ilvl w:val="0"/>
          <w:numId w:val="11"/>
        </w:numPr>
        <w:spacing w:after="0"/>
        <w:jc w:val="left"/>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2AF9F9A9" w14:textId="77777777" w:rsidR="00B44847" w:rsidRDefault="00B44847" w:rsidP="00B44847">
      <w:pPr>
        <w:widowControl/>
        <w:numPr>
          <w:ilvl w:val="1"/>
          <w:numId w:val="11"/>
        </w:numPr>
        <w:spacing w:after="0"/>
        <w:jc w:val="left"/>
        <w:rPr>
          <w:lang w:eastAsia="x-none"/>
        </w:rPr>
      </w:pPr>
      <w:r>
        <w:rPr>
          <w:lang w:eastAsia="x-none"/>
        </w:rPr>
        <w:t>FFS: The definition of the frequency ranges</w:t>
      </w:r>
    </w:p>
    <w:p w14:paraId="52EB94AC" w14:textId="77777777" w:rsidR="00B44847" w:rsidRDefault="00B44847" w:rsidP="00B44847">
      <w:pPr>
        <w:widowControl/>
        <w:numPr>
          <w:ilvl w:val="1"/>
          <w:numId w:val="11"/>
        </w:numPr>
        <w:spacing w:after="0"/>
        <w:jc w:val="left"/>
        <w:rPr>
          <w:lang w:eastAsia="x-none"/>
        </w:rPr>
      </w:pPr>
      <w:r>
        <w:rPr>
          <w:lang w:eastAsia="x-none"/>
        </w:rPr>
        <w:t>Note: Optimizations for a particular frequency band may be necessary.</w:t>
      </w:r>
    </w:p>
    <w:p w14:paraId="32B360E1" w14:textId="77777777" w:rsidR="00B44847" w:rsidRDefault="00B44847" w:rsidP="00B44847">
      <w:pPr>
        <w:widowControl/>
        <w:numPr>
          <w:ilvl w:val="1"/>
          <w:numId w:val="11"/>
        </w:numPr>
        <w:spacing w:after="0"/>
        <w:jc w:val="left"/>
        <w:rPr>
          <w:lang w:eastAsia="x-none"/>
        </w:rPr>
      </w:pPr>
      <w:r>
        <w:rPr>
          <w:lang w:eastAsia="x-none"/>
        </w:rPr>
        <w:t>Note: Channel bandwidths below 5 MHz are not targeted</w:t>
      </w:r>
    </w:p>
    <w:p w14:paraId="26985BC6" w14:textId="77777777" w:rsidR="00B44847" w:rsidRDefault="00B44847" w:rsidP="00B44847">
      <w:pPr>
        <w:widowControl/>
        <w:numPr>
          <w:ilvl w:val="0"/>
          <w:numId w:val="10"/>
        </w:numPr>
        <w:spacing w:after="0"/>
        <w:jc w:val="left"/>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3E059212" w14:textId="77777777" w:rsidR="00B44847" w:rsidRDefault="00B44847" w:rsidP="00B44847">
      <w:pPr>
        <w:widowControl/>
        <w:numPr>
          <w:ilvl w:val="0"/>
          <w:numId w:val="10"/>
        </w:numPr>
        <w:spacing w:after="0"/>
        <w:jc w:val="left"/>
        <w:rPr>
          <w:lang w:eastAsia="x-none"/>
        </w:rPr>
      </w:pPr>
      <w:r>
        <w:rPr>
          <w:lang w:eastAsia="x-none"/>
        </w:rPr>
        <w:t>Note: The study includes identification of procedures for technology neutral channel access for frequency bands that may become available subject to regulations.</w:t>
      </w:r>
    </w:p>
    <w:p w14:paraId="76C19FE4" w14:textId="77777777" w:rsidR="00B44847" w:rsidRDefault="00B44847" w:rsidP="00B44847">
      <w:pPr>
        <w:widowControl/>
        <w:numPr>
          <w:ilvl w:val="1"/>
          <w:numId w:val="10"/>
        </w:numPr>
        <w:spacing w:after="0"/>
        <w:jc w:val="left"/>
        <w:rPr>
          <w:lang w:eastAsia="x-none"/>
        </w:rPr>
      </w:pPr>
      <w:r w:rsidRPr="000E6B2F">
        <w:rPr>
          <w:lang w:eastAsia="x-none"/>
        </w:rPr>
        <w:t>The study assumes regulation will provide the framework concerning the protection for the tech</w:t>
      </w:r>
      <w:r>
        <w:rPr>
          <w:lang w:eastAsia="x-none"/>
        </w:rPr>
        <w:t>n</w:t>
      </w:r>
      <w:r w:rsidRPr="000E6B2F">
        <w:rPr>
          <w:lang w:eastAsia="x-none"/>
        </w:rPr>
        <w:t>ologies not using unlicensed access in those bands</w:t>
      </w:r>
      <w:r>
        <w:rPr>
          <w:lang w:eastAsia="x-none"/>
        </w:rPr>
        <w:t>.</w:t>
      </w:r>
    </w:p>
    <w:p w14:paraId="4C26C439" w14:textId="77777777" w:rsidR="00B44847" w:rsidRDefault="00B44847" w:rsidP="00B44847">
      <w:pPr>
        <w:spacing w:after="0"/>
      </w:pPr>
      <w:r w:rsidRPr="00A46E74">
        <w:rPr>
          <w:highlight w:val="green"/>
        </w:rPr>
        <w:t>Agreement:</w:t>
      </w:r>
    </w:p>
    <w:p w14:paraId="06429D32" w14:textId="77777777" w:rsidR="00B44847" w:rsidRPr="001148A2" w:rsidRDefault="00B44847" w:rsidP="00B44847">
      <w:pPr>
        <w:numPr>
          <w:ilvl w:val="0"/>
          <w:numId w:val="12"/>
        </w:numPr>
        <w:spacing w:after="0"/>
      </w:pPr>
      <w:r w:rsidRPr="001148A2">
        <w:t xml:space="preserve">5GCM </w:t>
      </w:r>
      <w:r>
        <w:t xml:space="preserve">in 38.802 is </w:t>
      </w:r>
      <w:r w:rsidRPr="001148A2">
        <w:t>used for NR-U simulation evaluation</w:t>
      </w:r>
    </w:p>
    <w:p w14:paraId="44953C83" w14:textId="77777777" w:rsidR="00B44847" w:rsidRPr="001148A2" w:rsidRDefault="00B44847" w:rsidP="00B44847">
      <w:pPr>
        <w:numPr>
          <w:ilvl w:val="0"/>
          <w:numId w:val="12"/>
        </w:numPr>
        <w:spacing w:after="0"/>
      </w:pPr>
      <w:r w:rsidRPr="001148A2">
        <w:t>NR-unlicensed simulation evaluation considers the following scenarios</w:t>
      </w:r>
    </w:p>
    <w:p w14:paraId="2C3F5405" w14:textId="77777777" w:rsidR="00B44847" w:rsidRDefault="00B44847" w:rsidP="00B44847">
      <w:pPr>
        <w:numPr>
          <w:ilvl w:val="1"/>
          <w:numId w:val="12"/>
        </w:numPr>
        <w:spacing w:after="0"/>
      </w:pPr>
      <w:r w:rsidRPr="001148A2">
        <w:t>Indoor sub-7GHz, 2 operators</w:t>
      </w:r>
    </w:p>
    <w:p w14:paraId="148702E9" w14:textId="77777777" w:rsidR="00B44847" w:rsidRPr="001148A2" w:rsidRDefault="00B44847" w:rsidP="00B44847">
      <w:pPr>
        <w:numPr>
          <w:ilvl w:val="1"/>
          <w:numId w:val="12"/>
        </w:numPr>
        <w:spacing w:after="0"/>
      </w:pPr>
      <w:r w:rsidRPr="001148A2">
        <w:t>Outdoor Sub-7 GHz, 2 operators</w:t>
      </w:r>
    </w:p>
    <w:p w14:paraId="1A8755E0" w14:textId="77777777" w:rsidR="00B44847" w:rsidRPr="001148A2" w:rsidRDefault="00B44847" w:rsidP="00B44847">
      <w:pPr>
        <w:numPr>
          <w:ilvl w:val="1"/>
          <w:numId w:val="12"/>
        </w:numPr>
        <w:spacing w:after="0"/>
      </w:pPr>
      <w:r w:rsidRPr="001148A2">
        <w:t xml:space="preserve">Indoor </w:t>
      </w:r>
      <w:proofErr w:type="spellStart"/>
      <w:r w:rsidRPr="001148A2">
        <w:t>mmW</w:t>
      </w:r>
      <w:proofErr w:type="spellEnd"/>
      <w:r w:rsidRPr="001148A2">
        <w:t>, 2 Operators</w:t>
      </w:r>
    </w:p>
    <w:p w14:paraId="54F632D0" w14:textId="77777777" w:rsidR="00B44847" w:rsidRDefault="00B44847" w:rsidP="00B44847">
      <w:pPr>
        <w:numPr>
          <w:ilvl w:val="1"/>
          <w:numId w:val="12"/>
        </w:numPr>
        <w:spacing w:after="0"/>
      </w:pPr>
      <w:r w:rsidRPr="001148A2">
        <w:t xml:space="preserve">Outdoor </w:t>
      </w:r>
      <w:proofErr w:type="spellStart"/>
      <w:r w:rsidRPr="001148A2">
        <w:t>mmW</w:t>
      </w:r>
      <w:proofErr w:type="spellEnd"/>
      <w:r w:rsidRPr="001148A2">
        <w:t>, 2 operators</w:t>
      </w:r>
    </w:p>
    <w:p w14:paraId="0408377F" w14:textId="77777777" w:rsidR="00B44847" w:rsidRDefault="00B44847" w:rsidP="00B44847">
      <w:pPr>
        <w:numPr>
          <w:ilvl w:val="1"/>
          <w:numId w:val="12"/>
        </w:numPr>
        <w:spacing w:after="0"/>
      </w:pPr>
      <w:r w:rsidRPr="001148A2">
        <w:t>Stadium scenario</w:t>
      </w:r>
      <w:r>
        <w:t xml:space="preserve"> for sub-7GHz, 2 operators, can be optionally considered by interested companies.</w:t>
      </w:r>
    </w:p>
    <w:p w14:paraId="4A45C61F" w14:textId="77777777" w:rsidR="00B44847" w:rsidRDefault="00B44847" w:rsidP="00B44847">
      <w:pPr>
        <w:numPr>
          <w:ilvl w:val="1"/>
          <w:numId w:val="12"/>
        </w:numPr>
        <w:spacing w:after="0"/>
      </w:pPr>
      <w:r>
        <w:t>Note: RAN1 prioritizes the simulation for sub-7 GHz band. It does not preclude evaluation for above 7 GHz.</w:t>
      </w:r>
    </w:p>
    <w:p w14:paraId="71CE7BEF" w14:textId="77777777" w:rsidR="00B44847" w:rsidRDefault="00B44847" w:rsidP="00B44847">
      <w:pPr>
        <w:numPr>
          <w:ilvl w:val="0"/>
          <w:numId w:val="12"/>
        </w:numPr>
        <w:spacing w:after="0"/>
      </w:pPr>
      <w:r>
        <w:t>Deployment scenarios to simulate</w:t>
      </w:r>
    </w:p>
    <w:p w14:paraId="19757683" w14:textId="77777777" w:rsidR="00B44847" w:rsidRDefault="00B44847" w:rsidP="00B44847">
      <w:pPr>
        <w:numPr>
          <w:ilvl w:val="1"/>
          <w:numId w:val="12"/>
        </w:numPr>
        <w:spacing w:after="0"/>
      </w:pPr>
      <w:r>
        <w:t>CA between NR licensed cell and NR unlicensed cell</w:t>
      </w:r>
    </w:p>
    <w:p w14:paraId="4A504EA4" w14:textId="77777777" w:rsidR="00B44847" w:rsidRDefault="00B44847" w:rsidP="00B44847">
      <w:pPr>
        <w:numPr>
          <w:ilvl w:val="1"/>
          <w:numId w:val="12"/>
        </w:numPr>
        <w:spacing w:after="0"/>
      </w:pPr>
      <w:r>
        <w:t>DC (with LTE and with NR)</w:t>
      </w:r>
    </w:p>
    <w:p w14:paraId="05E5B542" w14:textId="77777777" w:rsidR="00B44847" w:rsidRDefault="00B44847" w:rsidP="00B44847">
      <w:pPr>
        <w:numPr>
          <w:ilvl w:val="1"/>
          <w:numId w:val="12"/>
        </w:numPr>
        <w:spacing w:after="0"/>
      </w:pPr>
      <w:r>
        <w:t>SA</w:t>
      </w:r>
    </w:p>
    <w:p w14:paraId="586769FC" w14:textId="77777777" w:rsidR="00B44847" w:rsidRDefault="00B44847" w:rsidP="00B44847">
      <w:pPr>
        <w:numPr>
          <w:ilvl w:val="1"/>
          <w:numId w:val="12"/>
        </w:numPr>
        <w:spacing w:after="0"/>
      </w:pPr>
      <w:r>
        <w:rPr>
          <w:lang w:eastAsia="x-none"/>
        </w:rPr>
        <w:t>An NR cell with DL in unlicensed band and UL in licensed band</w:t>
      </w:r>
    </w:p>
    <w:p w14:paraId="1259CD8E" w14:textId="77777777" w:rsidR="00B44847" w:rsidRDefault="00B44847" w:rsidP="00B44847">
      <w:pPr>
        <w:numPr>
          <w:ilvl w:val="1"/>
          <w:numId w:val="12"/>
        </w:numPr>
        <w:spacing w:after="0"/>
      </w:pPr>
      <w:r>
        <w:t>Note: A single set of evaluations may be applicable to multiple scenarios</w:t>
      </w:r>
    </w:p>
    <w:p w14:paraId="1A2F6E5F" w14:textId="77777777" w:rsidR="00B44847" w:rsidRDefault="00B44847" w:rsidP="00B44847">
      <w:pPr>
        <w:numPr>
          <w:ilvl w:val="1"/>
          <w:numId w:val="12"/>
        </w:numPr>
        <w:spacing w:after="0"/>
      </w:pPr>
      <w:r>
        <w:t>Note: Only unlicensed cell(s) is simulated.</w:t>
      </w:r>
    </w:p>
    <w:p w14:paraId="28A9E551" w14:textId="77777777" w:rsidR="00B44847" w:rsidRDefault="00B44847" w:rsidP="00B44847">
      <w:pPr>
        <w:numPr>
          <w:ilvl w:val="1"/>
          <w:numId w:val="12"/>
        </w:numPr>
        <w:spacing w:after="0"/>
      </w:pPr>
      <w:r>
        <w:t xml:space="preserve">Note: The licensed cell may not be explicitly </w:t>
      </w:r>
      <w:proofErr w:type="spellStart"/>
      <w:r>
        <w:t>modeled</w:t>
      </w:r>
      <w:proofErr w:type="spellEnd"/>
      <w:r>
        <w:t xml:space="preserve"> in the simulation. Necessary assumptions regarding the presence of the licensed carriers can be made and provided. </w:t>
      </w:r>
    </w:p>
    <w:p w14:paraId="18CF0DC0" w14:textId="77777777" w:rsidR="00B44847" w:rsidRDefault="00B44847" w:rsidP="00B44847">
      <w:pPr>
        <w:numPr>
          <w:ilvl w:val="0"/>
          <w:numId w:val="12"/>
        </w:numPr>
        <w:spacing w:after="0"/>
      </w:pPr>
      <w:r>
        <w:t xml:space="preserve">Coexistence with other networks (e.g. </w:t>
      </w:r>
      <w:proofErr w:type="spellStart"/>
      <w:r>
        <w:t>WiFi</w:t>
      </w:r>
      <w:proofErr w:type="spellEnd"/>
      <w:r>
        <w:t>, LAA LTE, NR-U)</w:t>
      </w:r>
    </w:p>
    <w:p w14:paraId="5A4F3080" w14:textId="77777777" w:rsidR="00B44847" w:rsidRDefault="00B44847" w:rsidP="00B44847">
      <w:pPr>
        <w:numPr>
          <w:ilvl w:val="1"/>
          <w:numId w:val="12"/>
        </w:numPr>
        <w:spacing w:after="0"/>
      </w:pPr>
      <w:r>
        <w:t xml:space="preserve">When coexistence with </w:t>
      </w:r>
      <w:proofErr w:type="spellStart"/>
      <w:r>
        <w:t>WiFi</w:t>
      </w:r>
      <w:proofErr w:type="spellEnd"/>
      <w:r>
        <w:t xml:space="preserve"> is evaluated, only consider deployed </w:t>
      </w:r>
      <w:proofErr w:type="spellStart"/>
      <w:r>
        <w:t>WiFi</w:t>
      </w:r>
      <w:proofErr w:type="spellEnd"/>
      <w:r>
        <w:t xml:space="preserve"> systems (e.g. 11ac for 5 GHz)</w:t>
      </w:r>
    </w:p>
    <w:p w14:paraId="2B048FB8" w14:textId="77777777" w:rsidR="00B44847" w:rsidRDefault="00B44847" w:rsidP="00B44847">
      <w:pPr>
        <w:numPr>
          <w:ilvl w:val="2"/>
          <w:numId w:val="12"/>
        </w:numPr>
        <w:spacing w:after="0"/>
      </w:pPr>
      <w:r>
        <w:t>Fairness criterion for coexistence with 11ax can be further discussed at plenary level</w:t>
      </w:r>
    </w:p>
    <w:p w14:paraId="690A4AED" w14:textId="77777777" w:rsidR="00B44847" w:rsidRDefault="00B44847" w:rsidP="00B44847">
      <w:pPr>
        <w:numPr>
          <w:ilvl w:val="2"/>
          <w:numId w:val="12"/>
        </w:numPr>
        <w:spacing w:after="0"/>
      </w:pPr>
      <w:r>
        <w:t>The coexistence evaluation applies to 5GHz band (11ac) and 60GHz (11ad)</w:t>
      </w:r>
    </w:p>
    <w:p w14:paraId="4AE95212" w14:textId="77777777" w:rsidR="00B44847" w:rsidRPr="00C73740" w:rsidRDefault="00B44847" w:rsidP="00B44847">
      <w:pPr>
        <w:numPr>
          <w:ilvl w:val="2"/>
          <w:numId w:val="12"/>
        </w:numPr>
        <w:spacing w:after="0"/>
      </w:pPr>
      <w:r>
        <w:t xml:space="preserve">From SID: </w:t>
      </w:r>
      <w:r>
        <w:rPr>
          <w:bCs/>
        </w:rPr>
        <w:t>NR-based operation in unlicensed spectrum should not impact deployed Wi-Fi services (data, video and voice services) more than an additional Wi-Fi network on the same carrier</w:t>
      </w:r>
    </w:p>
    <w:p w14:paraId="73FE4C8F" w14:textId="77777777" w:rsidR="00B44847" w:rsidRDefault="00B44847" w:rsidP="00B44847">
      <w:pPr>
        <w:numPr>
          <w:ilvl w:val="1"/>
          <w:numId w:val="12"/>
        </w:numPr>
        <w:spacing w:after="0"/>
      </w:pPr>
      <w:r>
        <w:t xml:space="preserve">For sub-7 GHz bands, coexistence simulations will be performed using technology neutral assumptions </w:t>
      </w:r>
      <w:r>
        <w:lastRenderedPageBreak/>
        <w:t>(</w:t>
      </w:r>
      <w:proofErr w:type="spellStart"/>
      <w:r>
        <w:t>eg.</w:t>
      </w:r>
      <w:proofErr w:type="spellEnd"/>
      <w:r>
        <w:t xml:space="preserve"> channel access mechanism) at an arbitrary carrier frequency in 5GHz band for application to bands other than 5GHz which may become available subject to regulations</w:t>
      </w:r>
    </w:p>
    <w:p w14:paraId="7DCC09D9" w14:textId="77777777" w:rsidR="00B44847" w:rsidRPr="00CA04BE" w:rsidRDefault="00B44847" w:rsidP="00B44847">
      <w:pPr>
        <w:numPr>
          <w:ilvl w:val="2"/>
          <w:numId w:val="12"/>
        </w:numPr>
        <w:spacing w:after="0"/>
      </w:pPr>
      <w:r w:rsidRPr="00CA04BE">
        <w:t>Note: The study assumes regulation will provide the framework concerning the protection for the technologies not using unlicensed access in those bands</w:t>
      </w:r>
    </w:p>
    <w:p w14:paraId="17A2CC6F" w14:textId="77777777" w:rsidR="00B44847" w:rsidRDefault="00B44847" w:rsidP="00B44847">
      <w:pPr>
        <w:rPr>
          <w:lang w:eastAsia="x-none"/>
        </w:rPr>
      </w:pPr>
      <w:r>
        <w:rPr>
          <w:lang w:eastAsia="x-none"/>
        </w:rPr>
        <w:t>Note (for the minutes): Some companies believe that a prioritization among the agreed simulation scenarios may be necessary.</w:t>
      </w:r>
    </w:p>
    <w:p w14:paraId="5B8988E0" w14:textId="77777777" w:rsidR="00B44847" w:rsidRDefault="00B44847" w:rsidP="00B44847">
      <w:pPr>
        <w:spacing w:after="0"/>
      </w:pPr>
      <w:r w:rsidRPr="00CD33AA">
        <w:rPr>
          <w:highlight w:val="green"/>
        </w:rPr>
        <w:t>Agreement:</w:t>
      </w:r>
    </w:p>
    <w:p w14:paraId="4654EF50" w14:textId="77777777" w:rsidR="00B44847" w:rsidRPr="006F3A3C" w:rsidRDefault="00B44847" w:rsidP="00B44847">
      <w:pPr>
        <w:spacing w:after="0"/>
      </w:pPr>
      <w:r>
        <w:t>The following network topologies are included in the evaluations:</w:t>
      </w:r>
    </w:p>
    <w:p w14:paraId="436DA628" w14:textId="77777777" w:rsidR="00B44847" w:rsidRPr="00A23337" w:rsidRDefault="00B44847" w:rsidP="00B44847">
      <w:pPr>
        <w:pStyle w:val="ListParagraph"/>
        <w:widowControl/>
        <w:numPr>
          <w:ilvl w:val="0"/>
          <w:numId w:val="13"/>
        </w:numPr>
        <w:spacing w:after="0"/>
        <w:contextualSpacing w:val="0"/>
        <w:jc w:val="left"/>
      </w:pPr>
      <w:r w:rsidRPr="00A23337">
        <w:t>Indoor sub7GHz, choose one of the following options</w:t>
      </w:r>
    </w:p>
    <w:p w14:paraId="608C1B0E" w14:textId="77777777" w:rsidR="00B44847" w:rsidRPr="00A23337" w:rsidRDefault="00B44847" w:rsidP="00B44847">
      <w:pPr>
        <w:pStyle w:val="ListParagraph"/>
        <w:widowControl/>
        <w:numPr>
          <w:ilvl w:val="1"/>
          <w:numId w:val="13"/>
        </w:numPr>
        <w:spacing w:after="0"/>
        <w:contextualSpacing w:val="0"/>
        <w:jc w:val="left"/>
      </w:pPr>
      <w:r w:rsidRPr="00A23337">
        <w:t xml:space="preserve">Option 1: Reuse 38.802 indoor hotspot topology and allocating half of the </w:t>
      </w:r>
      <w:proofErr w:type="spellStart"/>
      <w:r w:rsidRPr="00A23337">
        <w:t>gNBs</w:t>
      </w:r>
      <w:proofErr w:type="spellEnd"/>
      <w:r w:rsidRPr="00A23337">
        <w:t xml:space="preserve"> to each operator (6+6)</w:t>
      </w:r>
    </w:p>
    <w:p w14:paraId="79F6CFB5" w14:textId="77777777" w:rsidR="00B44847" w:rsidRPr="00A23337" w:rsidRDefault="00B44847" w:rsidP="00B44847">
      <w:pPr>
        <w:pStyle w:val="ListParagraph"/>
        <w:widowControl/>
        <w:numPr>
          <w:ilvl w:val="1"/>
          <w:numId w:val="13"/>
        </w:numPr>
        <w:spacing w:after="0"/>
        <w:contextualSpacing w:val="0"/>
        <w:jc w:val="left"/>
      </w:pPr>
      <w:r w:rsidRPr="00A23337">
        <w:t>Option 2: Reuse 38.802 indoor hotspot topology but further reduce gNB density (3+3)</w:t>
      </w:r>
    </w:p>
    <w:p w14:paraId="0C8B5AFA" w14:textId="77777777" w:rsidR="00B44847" w:rsidRPr="00A23337" w:rsidRDefault="00B44847" w:rsidP="00B44847">
      <w:pPr>
        <w:pStyle w:val="ListParagraph"/>
        <w:widowControl/>
        <w:numPr>
          <w:ilvl w:val="1"/>
          <w:numId w:val="13"/>
        </w:numPr>
        <w:spacing w:after="0"/>
        <w:contextualSpacing w:val="0"/>
        <w:jc w:val="left"/>
      </w:pPr>
      <w:r w:rsidRPr="00A23337">
        <w:t>Option 3: Based on IEEE indoor enterprise model with modifications</w:t>
      </w:r>
    </w:p>
    <w:p w14:paraId="592DE4FD" w14:textId="77777777" w:rsidR="00B44847" w:rsidRPr="00A23337" w:rsidRDefault="00B44847" w:rsidP="00B44847">
      <w:pPr>
        <w:pStyle w:val="ListParagraph"/>
        <w:widowControl/>
        <w:numPr>
          <w:ilvl w:val="0"/>
          <w:numId w:val="13"/>
        </w:numPr>
        <w:spacing w:after="0"/>
        <w:contextualSpacing w:val="0"/>
        <w:jc w:val="left"/>
      </w:pPr>
      <w:r w:rsidRPr="00A23337">
        <w:t>Outdoor sub7GHz</w:t>
      </w:r>
    </w:p>
    <w:p w14:paraId="50B69247" w14:textId="77777777" w:rsidR="00B44847" w:rsidRPr="00A23337" w:rsidRDefault="00B44847" w:rsidP="00B44847">
      <w:pPr>
        <w:pStyle w:val="ListParagraph"/>
        <w:widowControl/>
        <w:numPr>
          <w:ilvl w:val="1"/>
          <w:numId w:val="13"/>
        </w:numPr>
        <w:spacing w:after="0"/>
        <w:contextualSpacing w:val="0"/>
        <w:jc w:val="left"/>
      </w:pPr>
      <w:r w:rsidRPr="00A23337">
        <w:t>NR dense urban scenario with two layers, but only consider the micro layer</w:t>
      </w:r>
    </w:p>
    <w:p w14:paraId="07169BDE" w14:textId="77777777" w:rsidR="00B44847" w:rsidRPr="00A23337" w:rsidRDefault="00B44847" w:rsidP="00B44847">
      <w:pPr>
        <w:pStyle w:val="ListParagraph"/>
        <w:widowControl/>
        <w:numPr>
          <w:ilvl w:val="1"/>
          <w:numId w:val="13"/>
        </w:numPr>
        <w:spacing w:after="0"/>
        <w:contextualSpacing w:val="0"/>
        <w:jc w:val="left"/>
      </w:pPr>
      <w:r w:rsidRPr="00A23337">
        <w:t>Randomly drop one micro layer per operator</w:t>
      </w:r>
    </w:p>
    <w:p w14:paraId="0966409C" w14:textId="77777777" w:rsidR="00B44847" w:rsidRPr="00A23337" w:rsidRDefault="00B44847" w:rsidP="00B44847">
      <w:pPr>
        <w:pStyle w:val="ListParagraph"/>
        <w:widowControl/>
        <w:numPr>
          <w:ilvl w:val="0"/>
          <w:numId w:val="13"/>
        </w:numPr>
        <w:spacing w:after="0"/>
        <w:contextualSpacing w:val="0"/>
        <w:jc w:val="left"/>
      </w:pPr>
      <w:r w:rsidRPr="00A23337">
        <w:t xml:space="preserve">Indoor </w:t>
      </w:r>
      <w:proofErr w:type="spellStart"/>
      <w:r w:rsidRPr="00A23337">
        <w:t>mmW</w:t>
      </w:r>
      <w:proofErr w:type="spellEnd"/>
    </w:p>
    <w:p w14:paraId="32C9538D" w14:textId="77777777" w:rsidR="00B44847" w:rsidRPr="00A23337" w:rsidRDefault="00B44847" w:rsidP="00B44847">
      <w:pPr>
        <w:pStyle w:val="ListParagraph"/>
        <w:widowControl/>
        <w:numPr>
          <w:ilvl w:val="1"/>
          <w:numId w:val="13"/>
        </w:numPr>
        <w:spacing w:after="0"/>
        <w:contextualSpacing w:val="0"/>
        <w:jc w:val="left"/>
      </w:pPr>
      <w:r w:rsidRPr="00A23337">
        <w:t>Reuse indoor sub7GHz topology</w:t>
      </w:r>
    </w:p>
    <w:p w14:paraId="70970882" w14:textId="77777777" w:rsidR="00B44847" w:rsidRPr="00A23337" w:rsidRDefault="00B44847" w:rsidP="00B44847">
      <w:pPr>
        <w:pStyle w:val="ListParagraph"/>
        <w:widowControl/>
        <w:numPr>
          <w:ilvl w:val="1"/>
          <w:numId w:val="13"/>
        </w:numPr>
        <w:spacing w:after="0"/>
        <w:contextualSpacing w:val="0"/>
        <w:jc w:val="left"/>
      </w:pPr>
      <w:r w:rsidRPr="00A23337">
        <w:t>Parameter changes may be needed and submitted together with simulation results</w:t>
      </w:r>
    </w:p>
    <w:p w14:paraId="6D2E5D95" w14:textId="77777777" w:rsidR="00B44847" w:rsidRPr="00A23337" w:rsidRDefault="00B44847" w:rsidP="00B44847">
      <w:pPr>
        <w:pStyle w:val="ListParagraph"/>
        <w:widowControl/>
        <w:numPr>
          <w:ilvl w:val="0"/>
          <w:numId w:val="13"/>
        </w:numPr>
        <w:spacing w:after="0"/>
        <w:contextualSpacing w:val="0"/>
        <w:jc w:val="left"/>
      </w:pPr>
      <w:r w:rsidRPr="00A23337">
        <w:t xml:space="preserve">Outdoor </w:t>
      </w:r>
      <w:proofErr w:type="spellStart"/>
      <w:r w:rsidRPr="00A23337">
        <w:t>mmW</w:t>
      </w:r>
      <w:proofErr w:type="spellEnd"/>
    </w:p>
    <w:p w14:paraId="26C90ECC" w14:textId="77777777" w:rsidR="00B44847" w:rsidRPr="00A23337" w:rsidRDefault="00B44847" w:rsidP="00B44847">
      <w:pPr>
        <w:pStyle w:val="ListParagraph"/>
        <w:widowControl/>
        <w:numPr>
          <w:ilvl w:val="1"/>
          <w:numId w:val="13"/>
        </w:numPr>
        <w:spacing w:after="0"/>
        <w:contextualSpacing w:val="0"/>
        <w:jc w:val="left"/>
      </w:pPr>
      <w:r w:rsidRPr="00A23337">
        <w:t>Reuse outdoor sub7GHz topology</w:t>
      </w:r>
    </w:p>
    <w:p w14:paraId="0A4970B8" w14:textId="77777777" w:rsidR="00B44847" w:rsidRPr="00A23337" w:rsidRDefault="00B44847" w:rsidP="00B44847">
      <w:pPr>
        <w:pStyle w:val="ListParagraph"/>
        <w:widowControl/>
        <w:numPr>
          <w:ilvl w:val="1"/>
          <w:numId w:val="13"/>
        </w:numPr>
        <w:spacing w:after="0"/>
        <w:contextualSpacing w:val="0"/>
        <w:jc w:val="left"/>
      </w:pPr>
      <w:r w:rsidRPr="00A23337">
        <w:t>Parameter changes may be needed and submitted together with simulation results</w:t>
      </w:r>
    </w:p>
    <w:p w14:paraId="4E85D8D0" w14:textId="77777777" w:rsidR="00B44847" w:rsidRDefault="00B44847" w:rsidP="00B44847">
      <w:pPr>
        <w:spacing w:after="0"/>
        <w:rPr>
          <w:lang w:eastAsia="x-none"/>
        </w:rPr>
      </w:pPr>
      <w:r w:rsidRPr="00F55764">
        <w:rPr>
          <w:highlight w:val="green"/>
          <w:lang w:eastAsia="x-none"/>
        </w:rPr>
        <w:t>Agreement:</w:t>
      </w:r>
    </w:p>
    <w:p w14:paraId="7FDB8EB5" w14:textId="77777777" w:rsidR="00B44847" w:rsidRDefault="00B44847" w:rsidP="00B44847">
      <w:pPr>
        <w:spacing w:after="0"/>
        <w:rPr>
          <w:lang w:eastAsia="x-none"/>
        </w:rPr>
      </w:pPr>
      <w:r>
        <w:rPr>
          <w:lang w:eastAsia="x-none"/>
        </w:rPr>
        <w:t xml:space="preserve">Study the additional functionality needed beyond the specifications for operation in licensed spectrum in the following deployment scenarios. </w:t>
      </w:r>
    </w:p>
    <w:p w14:paraId="24FEAC38" w14:textId="77777777" w:rsidR="00B44847" w:rsidRPr="00373EDE" w:rsidRDefault="00B44847" w:rsidP="00B44847">
      <w:pPr>
        <w:widowControl/>
        <w:numPr>
          <w:ilvl w:val="0"/>
          <w:numId w:val="14"/>
        </w:numPr>
        <w:spacing w:after="0"/>
        <w:jc w:val="left"/>
        <w:rPr>
          <w:lang w:eastAsia="x-none"/>
        </w:rPr>
      </w:pPr>
      <w:r w:rsidRPr="00373EDE">
        <w:rPr>
          <w:lang w:eastAsia="x-none"/>
        </w:rPr>
        <w:t>Carrier aggregation between licensed band NR (</w:t>
      </w:r>
      <w:proofErr w:type="spellStart"/>
      <w:r w:rsidRPr="00373EDE">
        <w:rPr>
          <w:lang w:eastAsia="x-none"/>
        </w:rPr>
        <w:t>PCell</w:t>
      </w:r>
      <w:proofErr w:type="spellEnd"/>
      <w:r w:rsidRPr="00373EDE">
        <w:rPr>
          <w:lang w:eastAsia="x-none"/>
        </w:rPr>
        <w:t>) and NR-U (</w:t>
      </w:r>
      <w:proofErr w:type="spellStart"/>
      <w:r w:rsidRPr="00373EDE">
        <w:rPr>
          <w:lang w:eastAsia="x-none"/>
        </w:rPr>
        <w:t>SCell</w:t>
      </w:r>
      <w:proofErr w:type="spellEnd"/>
      <w:r w:rsidRPr="00373EDE">
        <w:rPr>
          <w:lang w:eastAsia="x-none"/>
        </w:rPr>
        <w:t>)</w:t>
      </w:r>
    </w:p>
    <w:p w14:paraId="59219A90" w14:textId="77777777" w:rsidR="00B44847" w:rsidRPr="00373EDE" w:rsidRDefault="00B44847" w:rsidP="00B44847">
      <w:pPr>
        <w:widowControl/>
        <w:numPr>
          <w:ilvl w:val="1"/>
          <w:numId w:val="14"/>
        </w:numPr>
        <w:spacing w:after="0"/>
        <w:jc w:val="left"/>
        <w:rPr>
          <w:lang w:eastAsia="x-none"/>
        </w:rPr>
      </w:pPr>
      <w:r w:rsidRPr="00373EDE">
        <w:rPr>
          <w:lang w:eastAsia="x-none"/>
        </w:rPr>
        <w:t xml:space="preserve">NR-U </w:t>
      </w:r>
      <w:proofErr w:type="spellStart"/>
      <w:r w:rsidRPr="00373EDE">
        <w:rPr>
          <w:lang w:eastAsia="x-none"/>
        </w:rPr>
        <w:t>SCell</w:t>
      </w:r>
      <w:proofErr w:type="spellEnd"/>
      <w:r w:rsidRPr="00373EDE">
        <w:rPr>
          <w:lang w:eastAsia="x-none"/>
        </w:rPr>
        <w:t xml:space="preserve"> may have both DL and UL, or DL-only.</w:t>
      </w:r>
    </w:p>
    <w:p w14:paraId="79336552" w14:textId="77777777" w:rsidR="00B44847" w:rsidRPr="00373EDE" w:rsidRDefault="00B44847" w:rsidP="00B44847">
      <w:pPr>
        <w:widowControl/>
        <w:numPr>
          <w:ilvl w:val="0"/>
          <w:numId w:val="14"/>
        </w:numPr>
        <w:spacing w:after="0"/>
        <w:jc w:val="left"/>
        <w:rPr>
          <w:lang w:eastAsia="x-none"/>
        </w:rPr>
      </w:pPr>
      <w:r w:rsidRPr="00373EDE">
        <w:rPr>
          <w:lang w:eastAsia="x-none"/>
        </w:rPr>
        <w:t xml:space="preserve">Dual connectivity </w:t>
      </w:r>
      <w:bookmarkStart w:id="4" w:name="_Hlk500847868"/>
      <w:r w:rsidRPr="00373EDE">
        <w:rPr>
          <w:lang w:eastAsia="x-none"/>
        </w:rPr>
        <w:t>between licensed band LTE (</w:t>
      </w:r>
      <w:proofErr w:type="spellStart"/>
      <w:r w:rsidRPr="00373EDE">
        <w:rPr>
          <w:lang w:eastAsia="x-none"/>
        </w:rPr>
        <w:t>PCell</w:t>
      </w:r>
      <w:proofErr w:type="spellEnd"/>
      <w:r w:rsidRPr="00373EDE">
        <w:rPr>
          <w:lang w:eastAsia="x-none"/>
        </w:rPr>
        <w:t>) and NR-U (</w:t>
      </w:r>
      <w:proofErr w:type="spellStart"/>
      <w:r w:rsidRPr="00373EDE">
        <w:rPr>
          <w:lang w:eastAsia="x-none"/>
        </w:rPr>
        <w:t>PSCell</w:t>
      </w:r>
      <w:proofErr w:type="spellEnd"/>
      <w:r w:rsidRPr="00373EDE">
        <w:rPr>
          <w:lang w:eastAsia="x-none"/>
        </w:rPr>
        <w:t>)</w:t>
      </w:r>
      <w:bookmarkEnd w:id="4"/>
    </w:p>
    <w:p w14:paraId="43C2E0EB" w14:textId="77777777" w:rsidR="00B44847" w:rsidRDefault="00B44847" w:rsidP="00B44847">
      <w:pPr>
        <w:widowControl/>
        <w:numPr>
          <w:ilvl w:val="0"/>
          <w:numId w:val="14"/>
        </w:numPr>
        <w:spacing w:after="0"/>
        <w:jc w:val="left"/>
        <w:rPr>
          <w:lang w:eastAsia="x-none"/>
        </w:rPr>
      </w:pPr>
      <w:r w:rsidRPr="00373EDE">
        <w:rPr>
          <w:lang w:eastAsia="x-none"/>
        </w:rPr>
        <w:t>Stand-alone NR-U</w:t>
      </w:r>
    </w:p>
    <w:p w14:paraId="263B6107" w14:textId="77777777" w:rsidR="00B44847" w:rsidRPr="002313EF" w:rsidRDefault="00B44847" w:rsidP="00B44847">
      <w:pPr>
        <w:widowControl/>
        <w:numPr>
          <w:ilvl w:val="0"/>
          <w:numId w:val="14"/>
        </w:numPr>
        <w:spacing w:after="0"/>
        <w:jc w:val="left"/>
        <w:rPr>
          <w:lang w:eastAsia="x-none"/>
        </w:rPr>
      </w:pPr>
      <w:r>
        <w:rPr>
          <w:lang w:eastAsia="x-none"/>
        </w:rPr>
        <w:t>An NR cell with DL in unlicensed band and UL in licensed band</w:t>
      </w:r>
    </w:p>
    <w:p w14:paraId="4F061239" w14:textId="77777777" w:rsidR="00B44847" w:rsidRDefault="00B44847" w:rsidP="00B44847">
      <w:pPr>
        <w:widowControl/>
        <w:numPr>
          <w:ilvl w:val="0"/>
          <w:numId w:val="14"/>
        </w:numPr>
        <w:spacing w:after="0"/>
        <w:jc w:val="left"/>
        <w:rPr>
          <w:lang w:eastAsia="x-none"/>
        </w:rPr>
      </w:pPr>
      <w:bookmarkStart w:id="5" w:name="_Hlk500847837"/>
      <w:r w:rsidRPr="00373EDE">
        <w:rPr>
          <w:lang w:eastAsia="x-none"/>
        </w:rPr>
        <w:t>Dual connectivity between licensed band NR (</w:t>
      </w:r>
      <w:proofErr w:type="spellStart"/>
      <w:r w:rsidRPr="00373EDE">
        <w:rPr>
          <w:lang w:eastAsia="x-none"/>
        </w:rPr>
        <w:t>PCell</w:t>
      </w:r>
      <w:proofErr w:type="spellEnd"/>
      <w:r w:rsidRPr="00373EDE">
        <w:rPr>
          <w:lang w:eastAsia="x-none"/>
        </w:rPr>
        <w:t>) and NR-U (</w:t>
      </w:r>
      <w:proofErr w:type="spellStart"/>
      <w:r w:rsidRPr="00373EDE">
        <w:rPr>
          <w:lang w:eastAsia="x-none"/>
        </w:rPr>
        <w:t>PSCell</w:t>
      </w:r>
      <w:bookmarkEnd w:id="5"/>
      <w:proofErr w:type="spellEnd"/>
      <w:r w:rsidRPr="00373EDE">
        <w:rPr>
          <w:lang w:eastAsia="x-none"/>
        </w:rPr>
        <w:t>)</w:t>
      </w:r>
    </w:p>
    <w:p w14:paraId="36F5F5E4" w14:textId="77777777" w:rsidR="00B44847" w:rsidRPr="00E00E24" w:rsidRDefault="00B44847" w:rsidP="00B44847">
      <w:pPr>
        <w:rPr>
          <w:lang w:eastAsia="x-none"/>
        </w:rPr>
      </w:pPr>
      <w:r>
        <w:rPr>
          <w:lang w:eastAsia="x-none"/>
        </w:rPr>
        <w:t>Note (for the minutes): Some companies believe that a prioritization among the agreed deployment scenarios may be necessary.</w:t>
      </w:r>
    </w:p>
    <w:p w14:paraId="7B72BE14" w14:textId="77777777" w:rsidR="00B44847" w:rsidRPr="00725219" w:rsidRDefault="00B44847" w:rsidP="00B44847">
      <w:pPr>
        <w:spacing w:after="0"/>
        <w:rPr>
          <w:lang w:eastAsia="x-none"/>
        </w:rPr>
      </w:pPr>
      <w:r w:rsidRPr="00FA3AE5">
        <w:rPr>
          <w:highlight w:val="green"/>
          <w:lang w:eastAsia="x-none"/>
        </w:rPr>
        <w:t>Agreement:</w:t>
      </w:r>
    </w:p>
    <w:p w14:paraId="7BF2F834" w14:textId="77777777" w:rsidR="00B44847" w:rsidRDefault="00B44847" w:rsidP="00B44847">
      <w:pPr>
        <w:pStyle w:val="ListParagraph"/>
        <w:widowControl/>
        <w:numPr>
          <w:ilvl w:val="0"/>
          <w:numId w:val="15"/>
        </w:numPr>
        <w:spacing w:after="0"/>
        <w:contextualSpacing w:val="0"/>
        <w:jc w:val="left"/>
      </w:pPr>
      <w:r>
        <w:t>From RAN1 design perspective, the study is not limited to a particular unlicensed band</w:t>
      </w:r>
    </w:p>
    <w:p w14:paraId="3328D54F" w14:textId="77777777" w:rsidR="00B44847" w:rsidRDefault="00B44847" w:rsidP="00B44847">
      <w:pPr>
        <w:pStyle w:val="ListParagraph"/>
        <w:widowControl/>
        <w:numPr>
          <w:ilvl w:val="0"/>
          <w:numId w:val="15"/>
        </w:numPr>
        <w:spacing w:after="0"/>
        <w:contextualSpacing w:val="0"/>
        <w:jc w:val="left"/>
      </w:pPr>
      <w:r>
        <w:t>Note: This does not have any implications on prioritizations between unlicensed bands</w:t>
      </w:r>
    </w:p>
    <w:p w14:paraId="408BF943" w14:textId="77777777" w:rsidR="00B44847" w:rsidRDefault="00B44847" w:rsidP="00B44847">
      <w:pPr>
        <w:pStyle w:val="ListParagraph"/>
        <w:widowControl/>
        <w:numPr>
          <w:ilvl w:val="0"/>
          <w:numId w:val="15"/>
        </w:numPr>
        <w:spacing w:after="0"/>
        <w:contextualSpacing w:val="0"/>
        <w:jc w:val="left"/>
      </w:pPr>
      <w:r>
        <w:t>Note: The study does not target sub-1GHz unlicensed bands</w:t>
      </w:r>
    </w:p>
    <w:p w14:paraId="574A97F5" w14:textId="77777777" w:rsidR="000C7215" w:rsidRDefault="000C7215" w:rsidP="00B44847">
      <w:pPr>
        <w:rPr>
          <w:u w:val="single"/>
        </w:rPr>
      </w:pPr>
    </w:p>
    <w:p w14:paraId="54E656B5" w14:textId="77777777" w:rsidR="00B44847" w:rsidRPr="00B44847" w:rsidRDefault="00B44847" w:rsidP="00B44847">
      <w:pPr>
        <w:rPr>
          <w:u w:val="single"/>
        </w:rPr>
      </w:pPr>
      <w:r w:rsidRPr="00B44847">
        <w:rPr>
          <w:u w:val="single"/>
        </w:rPr>
        <w:t>RAN1 #92bis, April 2018</w:t>
      </w:r>
    </w:p>
    <w:p w14:paraId="46C5E199" w14:textId="77777777" w:rsidR="00B44847" w:rsidRDefault="00B44847" w:rsidP="00B44847">
      <w:pPr>
        <w:rPr>
          <w:lang w:eastAsia="x-none"/>
        </w:rPr>
      </w:pPr>
      <w:r w:rsidRPr="00BD06CA">
        <w:rPr>
          <w:highlight w:val="green"/>
          <w:lang w:eastAsia="x-none"/>
        </w:rPr>
        <w:t>Agreement:</w:t>
      </w:r>
    </w:p>
    <w:p w14:paraId="306C92CF" w14:textId="77777777" w:rsidR="00B44847" w:rsidRDefault="00B44847" w:rsidP="00B44847">
      <w:pPr>
        <w:rPr>
          <w:lang w:eastAsia="x-none"/>
        </w:rPr>
      </w:pPr>
      <w:r>
        <w:rPr>
          <w:lang w:eastAsia="x-none"/>
        </w:rPr>
        <w:t>In the discussions in the NR-U study item, references to sub-7 GHz are intended to include unlicensed bands in the 6 GHz region that are being discussed in regulatory discussions which may have some region exceeding 7 GHz (e.g., 7.125 GHz)</w:t>
      </w:r>
    </w:p>
    <w:p w14:paraId="5048DC13" w14:textId="77777777" w:rsidR="00B44847" w:rsidRDefault="00B44847" w:rsidP="00B44847"/>
    <w:p w14:paraId="3E0058A4" w14:textId="77777777" w:rsidR="00B44847" w:rsidRDefault="00B44847" w:rsidP="00B44847">
      <w:r w:rsidRPr="00B80ABE">
        <w:rPr>
          <w:highlight w:val="green"/>
        </w:rPr>
        <w:t>Agreement:</w:t>
      </w:r>
    </w:p>
    <w:p w14:paraId="2E5565B8" w14:textId="77777777" w:rsidR="00B44847" w:rsidRDefault="00B44847" w:rsidP="00B44847">
      <w:pPr>
        <w:pStyle w:val="ListParagraph"/>
        <w:widowControl/>
        <w:numPr>
          <w:ilvl w:val="0"/>
          <w:numId w:val="17"/>
        </w:numPr>
        <w:spacing w:after="0"/>
        <w:contextualSpacing w:val="0"/>
        <w:jc w:val="left"/>
      </w:pPr>
      <w:r>
        <w:t>For sub7 indoor simulation evaluation:</w:t>
      </w:r>
    </w:p>
    <w:p w14:paraId="1D2C0B07" w14:textId="77777777" w:rsidR="00B44847" w:rsidRDefault="00B44847" w:rsidP="00B44847">
      <w:pPr>
        <w:pStyle w:val="ListParagraph"/>
        <w:widowControl/>
        <w:numPr>
          <w:ilvl w:val="1"/>
          <w:numId w:val="17"/>
        </w:numPr>
        <w:spacing w:after="0"/>
        <w:contextualSpacing w:val="0"/>
        <w:jc w:val="left"/>
      </w:pPr>
      <w:r>
        <w:t>Scenario: Option 2 (3+3) with indoor mixed office model</w:t>
      </w:r>
    </w:p>
    <w:p w14:paraId="3DAFD473" w14:textId="77777777" w:rsidR="00B44847" w:rsidRDefault="00B44847" w:rsidP="00B44847">
      <w:pPr>
        <w:pStyle w:val="ListParagraph"/>
        <w:widowControl/>
        <w:numPr>
          <w:ilvl w:val="2"/>
          <w:numId w:val="17"/>
        </w:numPr>
        <w:spacing w:after="0"/>
        <w:contextualSpacing w:val="0"/>
        <w:jc w:val="left"/>
      </w:pPr>
      <w:r>
        <w:t>Target to reach 10%-15% serving links below -72dBm</w:t>
      </w:r>
    </w:p>
    <w:p w14:paraId="1D760F81" w14:textId="77777777" w:rsidR="00B44847" w:rsidRDefault="00B44847" w:rsidP="00B44847">
      <w:pPr>
        <w:pStyle w:val="ListParagraph"/>
        <w:widowControl/>
        <w:numPr>
          <w:ilvl w:val="2"/>
          <w:numId w:val="17"/>
        </w:numPr>
        <w:spacing w:after="0"/>
        <w:contextualSpacing w:val="0"/>
        <w:jc w:val="left"/>
      </w:pPr>
      <w:r>
        <w:t>Further layout parameter fine tuning may be needed. An example procedure for fine tuning is the following sequence.</w:t>
      </w:r>
    </w:p>
    <w:p w14:paraId="553D8587" w14:textId="77777777" w:rsidR="00B44847" w:rsidRDefault="00B44847" w:rsidP="00B44847">
      <w:pPr>
        <w:pStyle w:val="ListParagraph"/>
        <w:widowControl/>
        <w:numPr>
          <w:ilvl w:val="3"/>
          <w:numId w:val="17"/>
        </w:numPr>
        <w:spacing w:after="0"/>
        <w:contextualSpacing w:val="0"/>
        <w:jc w:val="left"/>
      </w:pPr>
      <w:r>
        <w:t>Currently a-b-a=15-20-15</w:t>
      </w:r>
    </w:p>
    <w:p w14:paraId="343878B1" w14:textId="77777777" w:rsidR="00B44847" w:rsidRDefault="00B44847" w:rsidP="00B44847">
      <w:pPr>
        <w:pStyle w:val="ListParagraph"/>
        <w:widowControl/>
        <w:numPr>
          <w:ilvl w:val="3"/>
          <w:numId w:val="17"/>
        </w:numPr>
        <w:spacing w:after="0"/>
        <w:contextualSpacing w:val="0"/>
        <w:jc w:val="left"/>
      </w:pPr>
      <w:r>
        <w:t>If not reaching target, try a-b-a=15-30-15 and a-b-a=20-40-20</w:t>
      </w:r>
    </w:p>
    <w:p w14:paraId="757AE04F" w14:textId="77777777" w:rsidR="00B44847" w:rsidRDefault="00B44847" w:rsidP="00B44847">
      <w:pPr>
        <w:pStyle w:val="ListParagraph"/>
        <w:widowControl/>
        <w:numPr>
          <w:ilvl w:val="3"/>
          <w:numId w:val="17"/>
        </w:numPr>
        <w:spacing w:after="0"/>
        <w:contextualSpacing w:val="0"/>
        <w:jc w:val="left"/>
      </w:pPr>
      <w:r>
        <w:t>If not reaching target, apply a scaling factor to the layout with a-b-a=20-40-20</w:t>
      </w:r>
    </w:p>
    <w:p w14:paraId="05FC37E1" w14:textId="77777777" w:rsidR="00B44847" w:rsidRDefault="00B44847" w:rsidP="00B44847">
      <w:pPr>
        <w:pStyle w:val="ListParagraph"/>
        <w:widowControl/>
        <w:numPr>
          <w:ilvl w:val="1"/>
          <w:numId w:val="17"/>
        </w:numPr>
        <w:spacing w:after="0"/>
        <w:contextualSpacing w:val="0"/>
        <w:jc w:val="left"/>
      </w:pPr>
      <w:r>
        <w:t>Other parameters: Default is NR parameters in 38.901 and 38.802 with the exception of the following</w:t>
      </w:r>
    </w:p>
    <w:p w14:paraId="37F86BE9" w14:textId="77777777" w:rsidR="00B44847" w:rsidRDefault="00B44847" w:rsidP="00B44847">
      <w:pPr>
        <w:rPr>
          <w:lang w:eastAsia="x-none"/>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488"/>
      </w:tblGrid>
      <w:tr w:rsidR="00B44847" w14:paraId="4BDF0216" w14:textId="77777777" w:rsidTr="00885806">
        <w:trPr>
          <w:jc w:val="center"/>
        </w:trPr>
        <w:tc>
          <w:tcPr>
            <w:tcW w:w="1971" w:type="dxa"/>
            <w:shd w:val="clear" w:color="auto" w:fill="auto"/>
          </w:tcPr>
          <w:p w14:paraId="505093D3" w14:textId="77777777" w:rsidR="00B44847" w:rsidRPr="006F2E67" w:rsidRDefault="00B44847" w:rsidP="00885806">
            <w:r w:rsidRPr="006F2E67">
              <w:t>Parameters</w:t>
            </w:r>
          </w:p>
        </w:tc>
        <w:tc>
          <w:tcPr>
            <w:tcW w:w="7488" w:type="dxa"/>
            <w:shd w:val="clear" w:color="auto" w:fill="auto"/>
          </w:tcPr>
          <w:p w14:paraId="3E43D8C0" w14:textId="77777777" w:rsidR="00B44847" w:rsidRPr="006F2E67" w:rsidRDefault="00B44847" w:rsidP="00885806">
            <w:r w:rsidRPr="006F2E67">
              <w:t>Indoor Sub-7GHz</w:t>
            </w:r>
          </w:p>
        </w:tc>
      </w:tr>
      <w:tr w:rsidR="00B44847" w14:paraId="6EDDBF5A" w14:textId="77777777" w:rsidTr="00885806">
        <w:trPr>
          <w:jc w:val="center"/>
        </w:trPr>
        <w:tc>
          <w:tcPr>
            <w:tcW w:w="1971" w:type="dxa"/>
            <w:shd w:val="clear" w:color="auto" w:fill="auto"/>
          </w:tcPr>
          <w:p w14:paraId="455FD2A5" w14:textId="77777777" w:rsidR="00B44847" w:rsidRPr="006F2E67" w:rsidRDefault="00B44847" w:rsidP="00885806">
            <w:r w:rsidRPr="006F2E67">
              <w:t>Carrier Frequency</w:t>
            </w:r>
          </w:p>
        </w:tc>
        <w:tc>
          <w:tcPr>
            <w:tcW w:w="7488" w:type="dxa"/>
            <w:shd w:val="clear" w:color="auto" w:fill="auto"/>
          </w:tcPr>
          <w:p w14:paraId="0820D6D1" w14:textId="77777777" w:rsidR="00B44847" w:rsidRPr="006F2E67" w:rsidRDefault="00B44847" w:rsidP="00885806">
            <w:r w:rsidRPr="006F2E67">
              <w:t>5GHz</w:t>
            </w:r>
          </w:p>
        </w:tc>
      </w:tr>
      <w:tr w:rsidR="00B44847" w14:paraId="70F699A9" w14:textId="77777777" w:rsidTr="00885806">
        <w:trPr>
          <w:jc w:val="center"/>
        </w:trPr>
        <w:tc>
          <w:tcPr>
            <w:tcW w:w="1971" w:type="dxa"/>
            <w:shd w:val="clear" w:color="auto" w:fill="auto"/>
          </w:tcPr>
          <w:p w14:paraId="4C02DF13" w14:textId="77777777" w:rsidR="00B44847" w:rsidRPr="006F2E67" w:rsidRDefault="00B44847" w:rsidP="00885806">
            <w:r w:rsidRPr="006F2E67">
              <w:t xml:space="preserve">Carrier Channel </w:t>
            </w:r>
            <w:r w:rsidRPr="006F2E67">
              <w:lastRenderedPageBreak/>
              <w:t>Bandwidth</w:t>
            </w:r>
          </w:p>
        </w:tc>
        <w:tc>
          <w:tcPr>
            <w:tcW w:w="7488" w:type="dxa"/>
            <w:shd w:val="clear" w:color="auto" w:fill="auto"/>
          </w:tcPr>
          <w:p w14:paraId="2534ADA7" w14:textId="77777777" w:rsidR="00B44847" w:rsidRPr="00CA7A13" w:rsidRDefault="00B44847" w:rsidP="00885806">
            <w:r>
              <w:lastRenderedPageBreak/>
              <w:t xml:space="preserve">20MHz </w:t>
            </w:r>
            <w:proofErr w:type="gramStart"/>
            <w:r>
              <w:t>baseline ,</w:t>
            </w:r>
            <w:proofErr w:type="gramEnd"/>
            <w:r>
              <w:t xml:space="preserve"> 80MHz optional</w:t>
            </w:r>
          </w:p>
        </w:tc>
      </w:tr>
      <w:tr w:rsidR="00B44847" w14:paraId="506424D5" w14:textId="77777777" w:rsidTr="00885806">
        <w:trPr>
          <w:jc w:val="center"/>
        </w:trPr>
        <w:tc>
          <w:tcPr>
            <w:tcW w:w="1971" w:type="dxa"/>
            <w:shd w:val="clear" w:color="auto" w:fill="auto"/>
          </w:tcPr>
          <w:p w14:paraId="3F71D8DD" w14:textId="77777777" w:rsidR="00B44847" w:rsidRPr="006F2E67" w:rsidRDefault="00B44847" w:rsidP="00885806">
            <w:r w:rsidRPr="006F2E67">
              <w:t>Number of carriers</w:t>
            </w:r>
          </w:p>
        </w:tc>
        <w:tc>
          <w:tcPr>
            <w:tcW w:w="7488" w:type="dxa"/>
            <w:shd w:val="clear" w:color="auto" w:fill="auto"/>
          </w:tcPr>
          <w:p w14:paraId="0D99627E" w14:textId="77777777" w:rsidR="00B44847" w:rsidRDefault="00B44847" w:rsidP="00885806">
            <w:r>
              <w:t>1</w:t>
            </w:r>
          </w:p>
        </w:tc>
      </w:tr>
      <w:tr w:rsidR="00B44847" w14:paraId="545C9BAA" w14:textId="77777777" w:rsidTr="00885806">
        <w:trPr>
          <w:jc w:val="center"/>
        </w:trPr>
        <w:tc>
          <w:tcPr>
            <w:tcW w:w="1971" w:type="dxa"/>
            <w:shd w:val="clear" w:color="auto" w:fill="auto"/>
          </w:tcPr>
          <w:p w14:paraId="2CE5EDE6" w14:textId="77777777" w:rsidR="00B44847" w:rsidRPr="006F2E67" w:rsidRDefault="00B44847" w:rsidP="00885806">
            <w:r>
              <w:rPr>
                <w:lang w:eastAsia="x-none"/>
              </w:rPr>
              <w:t>Number of users per operator</w:t>
            </w:r>
          </w:p>
        </w:tc>
        <w:tc>
          <w:tcPr>
            <w:tcW w:w="7488" w:type="dxa"/>
            <w:shd w:val="clear" w:color="auto" w:fill="auto"/>
          </w:tcPr>
          <w:p w14:paraId="0BE46753" w14:textId="77777777" w:rsidR="00B44847" w:rsidRDefault="00B44847" w:rsidP="00885806">
            <w:r>
              <w:t>5 per gNB per 20MHz</w:t>
            </w:r>
          </w:p>
        </w:tc>
      </w:tr>
      <w:tr w:rsidR="00B44847" w14:paraId="23FB501A" w14:textId="77777777" w:rsidTr="00885806">
        <w:trPr>
          <w:jc w:val="center"/>
        </w:trPr>
        <w:tc>
          <w:tcPr>
            <w:tcW w:w="1971" w:type="dxa"/>
            <w:shd w:val="clear" w:color="auto" w:fill="auto"/>
          </w:tcPr>
          <w:p w14:paraId="7FCCB1A7" w14:textId="77777777" w:rsidR="00B44847" w:rsidRPr="006F2E67" w:rsidRDefault="00B44847" w:rsidP="00885806">
            <w:r w:rsidRPr="006F2E67">
              <w:t>SCS</w:t>
            </w:r>
          </w:p>
        </w:tc>
        <w:tc>
          <w:tcPr>
            <w:tcW w:w="7488" w:type="dxa"/>
            <w:shd w:val="clear" w:color="auto" w:fill="auto"/>
          </w:tcPr>
          <w:p w14:paraId="6AC85F42" w14:textId="77777777" w:rsidR="00B44847" w:rsidRDefault="00B44847" w:rsidP="00885806">
            <w:r>
              <w:t>To be reported together simulation results</w:t>
            </w:r>
          </w:p>
        </w:tc>
      </w:tr>
      <w:tr w:rsidR="00B44847" w14:paraId="1C121B17" w14:textId="77777777" w:rsidTr="00885806">
        <w:trPr>
          <w:jc w:val="center"/>
        </w:trPr>
        <w:tc>
          <w:tcPr>
            <w:tcW w:w="1971" w:type="dxa"/>
            <w:shd w:val="clear" w:color="auto" w:fill="auto"/>
          </w:tcPr>
          <w:p w14:paraId="7B3CC949" w14:textId="77777777" w:rsidR="00B44847" w:rsidRPr="006F2E67" w:rsidRDefault="00B44847" w:rsidP="00885806">
            <w:r w:rsidRPr="006F2E67">
              <w:t>Channel Model</w:t>
            </w:r>
          </w:p>
        </w:tc>
        <w:tc>
          <w:tcPr>
            <w:tcW w:w="7488" w:type="dxa"/>
            <w:shd w:val="clear" w:color="auto" w:fill="auto"/>
          </w:tcPr>
          <w:p w14:paraId="6602FF89" w14:textId="77777777" w:rsidR="00B44847" w:rsidRPr="006F2E67" w:rsidRDefault="00B44847" w:rsidP="00885806">
            <w:r w:rsidRPr="006F2E67">
              <w:t xml:space="preserve">NR </w:t>
            </w:r>
            <w:proofErr w:type="spellStart"/>
            <w:r w:rsidRPr="006F2E67">
              <w:t>InH</w:t>
            </w:r>
            <w:proofErr w:type="spellEnd"/>
            <w:r w:rsidRPr="006F2E67">
              <w:t xml:space="preserve"> Mixed Office model</w:t>
            </w:r>
          </w:p>
        </w:tc>
      </w:tr>
      <w:tr w:rsidR="00B44847" w:rsidRPr="00CE38FC" w14:paraId="70232F8D" w14:textId="77777777" w:rsidTr="00885806">
        <w:trPr>
          <w:jc w:val="center"/>
        </w:trPr>
        <w:tc>
          <w:tcPr>
            <w:tcW w:w="1971" w:type="dxa"/>
            <w:shd w:val="clear" w:color="auto" w:fill="auto"/>
          </w:tcPr>
          <w:p w14:paraId="7DA5FF8B" w14:textId="77777777" w:rsidR="00B44847" w:rsidRPr="006F2E67" w:rsidRDefault="00B44847" w:rsidP="00885806">
            <w:r w:rsidRPr="006F2E67">
              <w:t>BS/AP Tx Power</w:t>
            </w:r>
          </w:p>
        </w:tc>
        <w:tc>
          <w:tcPr>
            <w:tcW w:w="7488" w:type="dxa"/>
            <w:shd w:val="clear" w:color="auto" w:fill="auto"/>
          </w:tcPr>
          <w:p w14:paraId="64496E8E" w14:textId="77777777" w:rsidR="00B44847" w:rsidRPr="006F2E67" w:rsidRDefault="00B44847" w:rsidP="00885806">
            <w:r w:rsidRPr="006F2E67">
              <w:t>23dBm (total across all TX antennas)</w:t>
            </w:r>
          </w:p>
        </w:tc>
      </w:tr>
      <w:tr w:rsidR="00B44847" w14:paraId="01FDBA06" w14:textId="77777777" w:rsidTr="00885806">
        <w:trPr>
          <w:jc w:val="center"/>
        </w:trPr>
        <w:tc>
          <w:tcPr>
            <w:tcW w:w="1971" w:type="dxa"/>
            <w:shd w:val="clear" w:color="auto" w:fill="auto"/>
          </w:tcPr>
          <w:p w14:paraId="10E418A1" w14:textId="77777777" w:rsidR="00B44847" w:rsidRPr="006F2E67" w:rsidRDefault="00B44847" w:rsidP="00885806">
            <w:r w:rsidRPr="006F2E67">
              <w:t>UE/STA Tx Power</w:t>
            </w:r>
          </w:p>
        </w:tc>
        <w:tc>
          <w:tcPr>
            <w:tcW w:w="7488" w:type="dxa"/>
            <w:shd w:val="clear" w:color="auto" w:fill="auto"/>
          </w:tcPr>
          <w:p w14:paraId="19919B41" w14:textId="77777777" w:rsidR="00B44847" w:rsidRPr="006F2E67" w:rsidRDefault="00B44847" w:rsidP="00885806">
            <w:r w:rsidRPr="006F2E67">
              <w:t>18dBm (total across all TX antennas)</w:t>
            </w:r>
          </w:p>
        </w:tc>
      </w:tr>
      <w:tr w:rsidR="00B44847" w14:paraId="7A03AAB3" w14:textId="77777777" w:rsidTr="00885806">
        <w:trPr>
          <w:jc w:val="center"/>
        </w:trPr>
        <w:tc>
          <w:tcPr>
            <w:tcW w:w="1971" w:type="dxa"/>
            <w:shd w:val="clear" w:color="auto" w:fill="auto"/>
          </w:tcPr>
          <w:p w14:paraId="7DD62E80" w14:textId="77777777" w:rsidR="00B44847" w:rsidRPr="006F2E67" w:rsidRDefault="00B44847" w:rsidP="00885806">
            <w:r w:rsidRPr="006F2E67">
              <w:t>BS/AP Antenna gain</w:t>
            </w:r>
          </w:p>
        </w:tc>
        <w:tc>
          <w:tcPr>
            <w:tcW w:w="7488" w:type="dxa"/>
            <w:shd w:val="clear" w:color="auto" w:fill="auto"/>
          </w:tcPr>
          <w:p w14:paraId="1CC2D8CB" w14:textId="77777777" w:rsidR="00B44847" w:rsidRPr="006F2E67" w:rsidRDefault="00B44847" w:rsidP="00885806">
            <w:r w:rsidRPr="006F2E67">
              <w:t xml:space="preserve">0dBi   </w:t>
            </w:r>
          </w:p>
        </w:tc>
      </w:tr>
      <w:tr w:rsidR="00B44847" w14:paraId="2FE5EC40" w14:textId="77777777" w:rsidTr="00885806">
        <w:trPr>
          <w:jc w:val="center"/>
        </w:trPr>
        <w:tc>
          <w:tcPr>
            <w:tcW w:w="1971" w:type="dxa"/>
            <w:shd w:val="clear" w:color="auto" w:fill="auto"/>
          </w:tcPr>
          <w:p w14:paraId="79B895C0" w14:textId="77777777" w:rsidR="00B44847" w:rsidRPr="006F2E67" w:rsidRDefault="00B44847" w:rsidP="00885806">
            <w:r w:rsidRPr="006F2E67">
              <w:t>UE/STA Antenna gain</w:t>
            </w:r>
          </w:p>
        </w:tc>
        <w:tc>
          <w:tcPr>
            <w:tcW w:w="7488" w:type="dxa"/>
            <w:shd w:val="clear" w:color="auto" w:fill="auto"/>
          </w:tcPr>
          <w:p w14:paraId="3955E95A" w14:textId="77777777" w:rsidR="00B44847" w:rsidRPr="006F2E67" w:rsidRDefault="00B44847" w:rsidP="00885806">
            <w:r w:rsidRPr="006F2E67">
              <w:t xml:space="preserve">0 </w:t>
            </w:r>
            <w:proofErr w:type="spellStart"/>
            <w:r w:rsidRPr="006F2E67">
              <w:t>dBi</w:t>
            </w:r>
            <w:proofErr w:type="spellEnd"/>
          </w:p>
        </w:tc>
      </w:tr>
      <w:tr w:rsidR="00B44847" w14:paraId="0F4943EA" w14:textId="77777777" w:rsidTr="00885806">
        <w:trPr>
          <w:jc w:val="center"/>
        </w:trPr>
        <w:tc>
          <w:tcPr>
            <w:tcW w:w="1971" w:type="dxa"/>
            <w:shd w:val="clear" w:color="auto" w:fill="auto"/>
          </w:tcPr>
          <w:p w14:paraId="22A522D3" w14:textId="77777777" w:rsidR="00B44847" w:rsidRPr="006F2E67" w:rsidRDefault="00B44847" w:rsidP="00885806">
            <w:r w:rsidRPr="006F2E67">
              <w:t>BS/AP Noise Figure</w:t>
            </w:r>
          </w:p>
        </w:tc>
        <w:tc>
          <w:tcPr>
            <w:tcW w:w="7488" w:type="dxa"/>
            <w:shd w:val="clear" w:color="auto" w:fill="auto"/>
          </w:tcPr>
          <w:p w14:paraId="3435CEBF" w14:textId="77777777" w:rsidR="00B44847" w:rsidRPr="006F2E67" w:rsidRDefault="00B44847" w:rsidP="00885806">
            <w:r w:rsidRPr="006F2E67">
              <w:t>5dB</w:t>
            </w:r>
          </w:p>
        </w:tc>
      </w:tr>
      <w:tr w:rsidR="00B44847" w14:paraId="7B4BC91D" w14:textId="77777777" w:rsidTr="00885806">
        <w:trPr>
          <w:jc w:val="center"/>
        </w:trPr>
        <w:tc>
          <w:tcPr>
            <w:tcW w:w="1971" w:type="dxa"/>
            <w:shd w:val="clear" w:color="auto" w:fill="auto"/>
          </w:tcPr>
          <w:p w14:paraId="08BF2946" w14:textId="77777777" w:rsidR="00B44847" w:rsidRPr="006F2E67" w:rsidRDefault="00B44847" w:rsidP="00885806">
            <w:r w:rsidRPr="006F2E67">
              <w:t>UE/STA Receiver Noise Figure</w:t>
            </w:r>
          </w:p>
        </w:tc>
        <w:tc>
          <w:tcPr>
            <w:tcW w:w="7488" w:type="dxa"/>
            <w:shd w:val="clear" w:color="auto" w:fill="auto"/>
          </w:tcPr>
          <w:p w14:paraId="289F1DED" w14:textId="77777777" w:rsidR="00B44847" w:rsidRPr="006F2E67" w:rsidRDefault="00B44847" w:rsidP="00885806">
            <w:r w:rsidRPr="006F2E67">
              <w:t>9dB</w:t>
            </w:r>
          </w:p>
        </w:tc>
      </w:tr>
      <w:tr w:rsidR="00B44847" w14:paraId="023F8D97" w14:textId="77777777" w:rsidTr="00885806">
        <w:trPr>
          <w:jc w:val="center"/>
        </w:trPr>
        <w:tc>
          <w:tcPr>
            <w:tcW w:w="1971" w:type="dxa"/>
            <w:shd w:val="clear" w:color="auto" w:fill="auto"/>
          </w:tcPr>
          <w:p w14:paraId="256F4A55" w14:textId="77777777" w:rsidR="00B44847" w:rsidRPr="006F2E67" w:rsidRDefault="00B44847" w:rsidP="00885806">
            <w:r w:rsidRPr="006F2E67">
              <w:t>Minimum received power from serving cell for UE dropping</w:t>
            </w:r>
          </w:p>
        </w:tc>
        <w:tc>
          <w:tcPr>
            <w:tcW w:w="7488" w:type="dxa"/>
            <w:shd w:val="clear" w:color="auto" w:fill="auto"/>
          </w:tcPr>
          <w:p w14:paraId="39836ED4" w14:textId="77777777" w:rsidR="00B44847" w:rsidRPr="006F2E67" w:rsidRDefault="00B44847" w:rsidP="00885806">
            <w:r w:rsidRPr="006F2E67">
              <w:t>-82dBm</w:t>
            </w:r>
          </w:p>
        </w:tc>
      </w:tr>
      <w:tr w:rsidR="00B44847" w14:paraId="424CEF36" w14:textId="77777777" w:rsidTr="00885806">
        <w:trPr>
          <w:jc w:val="center"/>
        </w:trPr>
        <w:tc>
          <w:tcPr>
            <w:tcW w:w="1971" w:type="dxa"/>
            <w:shd w:val="clear" w:color="auto" w:fill="auto"/>
          </w:tcPr>
          <w:p w14:paraId="5B2793C6" w14:textId="77777777" w:rsidR="00B44847" w:rsidRPr="006F2E67" w:rsidRDefault="00B44847" w:rsidP="00885806">
            <w:r w:rsidRPr="006F2E67">
              <w:t>UE receiver</w:t>
            </w:r>
          </w:p>
        </w:tc>
        <w:tc>
          <w:tcPr>
            <w:tcW w:w="7488" w:type="dxa"/>
            <w:shd w:val="clear" w:color="auto" w:fill="auto"/>
          </w:tcPr>
          <w:p w14:paraId="185CFC6F" w14:textId="77777777" w:rsidR="00B44847" w:rsidRPr="006F2E67" w:rsidRDefault="00B44847" w:rsidP="00885806">
            <w:r w:rsidRPr="00CA7A13">
              <w:t>MMSE-IRC as the baseline receiver</w:t>
            </w:r>
          </w:p>
        </w:tc>
      </w:tr>
      <w:tr w:rsidR="00B44847" w14:paraId="3868E0E6" w14:textId="77777777" w:rsidTr="00885806">
        <w:trPr>
          <w:jc w:val="center"/>
        </w:trPr>
        <w:tc>
          <w:tcPr>
            <w:tcW w:w="1971" w:type="dxa"/>
            <w:shd w:val="clear" w:color="auto" w:fill="auto"/>
          </w:tcPr>
          <w:p w14:paraId="1C81CFFF" w14:textId="77777777" w:rsidR="00B44847" w:rsidRPr="006F2E67" w:rsidRDefault="00B44847" w:rsidP="00885806">
            <w:r w:rsidRPr="006F2E67">
              <w:t>BS/AP antenna Array configuration</w:t>
            </w:r>
          </w:p>
        </w:tc>
        <w:tc>
          <w:tcPr>
            <w:tcW w:w="7488" w:type="dxa"/>
            <w:shd w:val="clear" w:color="auto" w:fill="auto"/>
          </w:tcPr>
          <w:p w14:paraId="3B153A43" w14:textId="77777777" w:rsidR="00B44847" w:rsidRPr="006F2E67" w:rsidRDefault="00B44847" w:rsidP="00885806">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44847" w14:paraId="3B62DF75" w14:textId="77777777" w:rsidTr="00885806">
        <w:trPr>
          <w:jc w:val="center"/>
        </w:trPr>
        <w:tc>
          <w:tcPr>
            <w:tcW w:w="1971" w:type="dxa"/>
            <w:shd w:val="clear" w:color="auto" w:fill="auto"/>
          </w:tcPr>
          <w:p w14:paraId="2A88B91D" w14:textId="77777777" w:rsidR="00B44847" w:rsidRPr="006F2E67" w:rsidRDefault="00B44847" w:rsidP="00885806">
            <w:r w:rsidRPr="006F2E67">
              <w:t>UE/STA antenna Array configuration</w:t>
            </w:r>
          </w:p>
        </w:tc>
        <w:tc>
          <w:tcPr>
            <w:tcW w:w="7488" w:type="dxa"/>
            <w:shd w:val="clear" w:color="auto" w:fill="auto"/>
          </w:tcPr>
          <w:p w14:paraId="5A32540B" w14:textId="77777777" w:rsidR="00B44847" w:rsidRDefault="00B44847" w:rsidP="00885806">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57CF00E9" w14:textId="77777777" w:rsidR="00B44847" w:rsidRPr="00293776" w:rsidRDefault="00B44847" w:rsidP="00885806">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44847" w14:paraId="18B378C6" w14:textId="77777777" w:rsidTr="00885806">
        <w:trPr>
          <w:jc w:val="center"/>
        </w:trPr>
        <w:tc>
          <w:tcPr>
            <w:tcW w:w="1971" w:type="dxa"/>
            <w:shd w:val="clear" w:color="auto" w:fill="auto"/>
          </w:tcPr>
          <w:p w14:paraId="5B236C29" w14:textId="77777777" w:rsidR="00B44847" w:rsidRPr="006F2E67" w:rsidRDefault="00B44847" w:rsidP="00885806">
            <w:r w:rsidRPr="006F2E67">
              <w:t>Traffic model</w:t>
            </w:r>
          </w:p>
        </w:tc>
        <w:tc>
          <w:tcPr>
            <w:tcW w:w="7488" w:type="dxa"/>
            <w:shd w:val="clear" w:color="auto" w:fill="auto"/>
          </w:tcPr>
          <w:p w14:paraId="78F946DE" w14:textId="77777777" w:rsidR="00B44847" w:rsidRDefault="00B44847" w:rsidP="00885806">
            <w:r>
              <w:t xml:space="preserve">Use 36.889 Table A.1.1. </w:t>
            </w:r>
          </w:p>
          <w:p w14:paraId="0E20BB05" w14:textId="77777777" w:rsidR="00B44847" w:rsidRPr="00CA7A13" w:rsidRDefault="00B44847" w:rsidP="00885806">
            <w:r>
              <w:t>Note: Results based on the mixed traffic models can be used to determine the design.</w:t>
            </w:r>
          </w:p>
        </w:tc>
      </w:tr>
      <w:tr w:rsidR="00B44847" w14:paraId="5BB7BBE5" w14:textId="77777777" w:rsidTr="00885806">
        <w:trPr>
          <w:jc w:val="center"/>
        </w:trPr>
        <w:tc>
          <w:tcPr>
            <w:tcW w:w="1971" w:type="dxa"/>
            <w:shd w:val="clear" w:color="auto" w:fill="auto"/>
          </w:tcPr>
          <w:p w14:paraId="382D021F" w14:textId="77777777" w:rsidR="00B44847" w:rsidRPr="006F2E67" w:rsidRDefault="00B44847" w:rsidP="00885806">
            <w:r w:rsidRPr="006F2E67">
              <w:t>UE/STA to UE/STA link pathloss model</w:t>
            </w:r>
          </w:p>
        </w:tc>
        <w:tc>
          <w:tcPr>
            <w:tcW w:w="7488" w:type="dxa"/>
            <w:shd w:val="clear" w:color="auto" w:fill="auto"/>
          </w:tcPr>
          <w:p w14:paraId="31B72FF6" w14:textId="77777777" w:rsidR="00B44847" w:rsidRPr="006F2E67" w:rsidRDefault="00B44847" w:rsidP="00885806">
            <w:r w:rsidRPr="006F2E67">
              <w:t xml:space="preserve">Directly use </w:t>
            </w:r>
            <w:proofErr w:type="spellStart"/>
            <w:r w:rsidRPr="006F2E67">
              <w:t>InH</w:t>
            </w:r>
            <w:proofErr w:type="spellEnd"/>
            <w:r w:rsidRPr="006F2E67">
              <w:t xml:space="preserve"> office pathloss model with proper d_3D with indoor mixed office LOS probability</w:t>
            </w:r>
          </w:p>
        </w:tc>
      </w:tr>
      <w:tr w:rsidR="00B44847" w14:paraId="667CBFE8" w14:textId="77777777" w:rsidTr="00885806">
        <w:trPr>
          <w:jc w:val="center"/>
        </w:trPr>
        <w:tc>
          <w:tcPr>
            <w:tcW w:w="1971" w:type="dxa"/>
            <w:shd w:val="clear" w:color="auto" w:fill="auto"/>
          </w:tcPr>
          <w:p w14:paraId="32B01DA1" w14:textId="77777777" w:rsidR="00B44847" w:rsidRPr="006F2E67" w:rsidRDefault="00B44847" w:rsidP="00885806">
            <w:r w:rsidRPr="006F2E67">
              <w:t>gNB to gNB link pathloss model</w:t>
            </w:r>
          </w:p>
        </w:tc>
        <w:tc>
          <w:tcPr>
            <w:tcW w:w="7488" w:type="dxa"/>
            <w:shd w:val="clear" w:color="auto" w:fill="auto"/>
          </w:tcPr>
          <w:p w14:paraId="296D705F" w14:textId="77777777" w:rsidR="00B44847" w:rsidRPr="006F2E67" w:rsidRDefault="00B44847" w:rsidP="00885806">
            <w:r w:rsidRPr="006F2E67">
              <w:t xml:space="preserve">Directly use </w:t>
            </w:r>
            <w:proofErr w:type="spellStart"/>
            <w:r w:rsidRPr="006F2E67">
              <w:t>InH</w:t>
            </w:r>
            <w:proofErr w:type="spellEnd"/>
            <w:r w:rsidRPr="006F2E67">
              <w:t xml:space="preserve"> office pathloss model with proper d_3D with indoor mixed office LOS probability</w:t>
            </w:r>
          </w:p>
        </w:tc>
      </w:tr>
    </w:tbl>
    <w:p w14:paraId="5ADB077D" w14:textId="77777777" w:rsidR="00B44847" w:rsidRDefault="00B44847" w:rsidP="00B44847">
      <w:pPr>
        <w:rPr>
          <w:b/>
        </w:rPr>
      </w:pPr>
    </w:p>
    <w:p w14:paraId="1FBB28F1" w14:textId="77777777" w:rsidR="00B44847" w:rsidRDefault="00B44847" w:rsidP="00B44847">
      <w:r w:rsidRPr="00DB483B">
        <w:rPr>
          <w:highlight w:val="cyan"/>
        </w:rPr>
        <w:t>Email discussion on further layout parameter fine tuning until May 3, 2018 (Jing, Qualcomm)</w:t>
      </w:r>
    </w:p>
    <w:p w14:paraId="6A1E79EB" w14:textId="77777777" w:rsidR="00B44847" w:rsidRDefault="00B44847" w:rsidP="00B44847">
      <w:r w:rsidRPr="00B75A0E">
        <w:rPr>
          <w:highlight w:val="green"/>
        </w:rPr>
        <w:t>Agreement</w:t>
      </w:r>
      <w:r>
        <w:t>: (outcome of email discussion)</w:t>
      </w:r>
    </w:p>
    <w:p w14:paraId="2E381A71" w14:textId="77777777" w:rsidR="00B44847" w:rsidRPr="00B75A0E" w:rsidRDefault="00B44847" w:rsidP="00B44847">
      <w:pPr>
        <w:pStyle w:val="ListParagraph"/>
        <w:widowControl/>
        <w:numPr>
          <w:ilvl w:val="0"/>
          <w:numId w:val="17"/>
        </w:numPr>
        <w:spacing w:after="0"/>
        <w:contextualSpacing w:val="0"/>
        <w:jc w:val="left"/>
      </w:pPr>
      <w:r w:rsidRPr="00B75A0E">
        <w:t>Adopt layout as in Figure 1 with a=20 meters, b=40 meters, c=20 meters, and d=40 meters for indoor sub7GHz NR-U evaluation.</w:t>
      </w:r>
    </w:p>
    <w:p w14:paraId="395B345F" w14:textId="77777777" w:rsidR="00B44847" w:rsidRDefault="00B44847" w:rsidP="00B44847">
      <w:pPr>
        <w:keepNext/>
        <w:jc w:val="center"/>
      </w:pPr>
      <w:r>
        <w:rPr>
          <w:noProof/>
        </w:rPr>
        <w:drawing>
          <wp:inline distT="0" distB="0" distL="0" distR="0" wp14:anchorId="43E584DE" wp14:editId="57270779">
            <wp:extent cx="3519805" cy="1857375"/>
            <wp:effectExtent l="0" t="0" r="0" b="0"/>
            <wp:docPr id="1" name="Picture 1"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519805" cy="1857375"/>
                    </a:xfrm>
                    <a:prstGeom prst="rect">
                      <a:avLst/>
                    </a:prstGeom>
                    <a:noFill/>
                    <a:ln>
                      <a:noFill/>
                    </a:ln>
                  </pic:spPr>
                </pic:pic>
              </a:graphicData>
            </a:graphic>
          </wp:inline>
        </w:drawing>
      </w:r>
    </w:p>
    <w:p w14:paraId="7AF4F9BF" w14:textId="77777777" w:rsidR="00B44847" w:rsidRDefault="00B44847" w:rsidP="00B44847">
      <w:pPr>
        <w:pStyle w:val="Caption"/>
      </w:pPr>
      <w:r>
        <w:t>Figure 1. Indoor sub7 simulation office layout</w:t>
      </w:r>
    </w:p>
    <w:p w14:paraId="231E2167" w14:textId="77777777" w:rsidR="00B44847" w:rsidRPr="008623C7" w:rsidRDefault="00B44847" w:rsidP="00B44847">
      <w:r w:rsidRPr="00DB483B">
        <w:rPr>
          <w:highlight w:val="green"/>
        </w:rPr>
        <w:t>Agreement:</w:t>
      </w:r>
    </w:p>
    <w:p w14:paraId="55F44090" w14:textId="77777777" w:rsidR="00B44847" w:rsidRDefault="00B44847" w:rsidP="00B44847">
      <w:pPr>
        <w:pStyle w:val="ListParagraph"/>
        <w:widowControl/>
        <w:numPr>
          <w:ilvl w:val="0"/>
          <w:numId w:val="17"/>
        </w:numPr>
        <w:spacing w:after="0"/>
        <w:contextualSpacing w:val="0"/>
        <w:jc w:val="left"/>
      </w:pPr>
      <w:r>
        <w:t>For sub7 outdoor simulation evaluation:</w:t>
      </w:r>
    </w:p>
    <w:p w14:paraId="165DAD7B" w14:textId="77777777" w:rsidR="00B44847" w:rsidRDefault="00B44847" w:rsidP="00B44847">
      <w:pPr>
        <w:pStyle w:val="ListParagraph"/>
        <w:widowControl/>
        <w:numPr>
          <w:ilvl w:val="1"/>
          <w:numId w:val="17"/>
        </w:numPr>
        <w:spacing w:after="0"/>
        <w:contextualSpacing w:val="0"/>
        <w:jc w:val="left"/>
      </w:pPr>
      <w:r>
        <w:t xml:space="preserve">Select one of the </w:t>
      </w:r>
      <w:proofErr w:type="gramStart"/>
      <w:r>
        <w:t>following</w:t>
      </w:r>
      <w:proofErr w:type="gramEnd"/>
      <w:r>
        <w:t xml:space="preserve"> for the Outdoor sub-7 GHz scenario</w:t>
      </w:r>
    </w:p>
    <w:p w14:paraId="22D50101" w14:textId="77777777" w:rsidR="00B44847" w:rsidRDefault="00B44847" w:rsidP="00B44847">
      <w:pPr>
        <w:widowControl/>
        <w:numPr>
          <w:ilvl w:val="2"/>
          <w:numId w:val="16"/>
        </w:numPr>
        <w:spacing w:after="0"/>
        <w:jc w:val="left"/>
        <w:rPr>
          <w:rFonts w:eastAsia="Times New Roman"/>
        </w:rPr>
      </w:pPr>
      <w:r>
        <w:t xml:space="preserve">Alt 1: Each </w:t>
      </w:r>
      <w:r>
        <w:rPr>
          <w:rFonts w:eastAsia="Times New Roman"/>
        </w:rPr>
        <w:t xml:space="preserve">operator randomly </w:t>
      </w:r>
      <w:proofErr w:type="gramStart"/>
      <w:r>
        <w:rPr>
          <w:rFonts w:eastAsia="Times New Roman"/>
        </w:rPr>
        <w:t>drop</w:t>
      </w:r>
      <w:proofErr w:type="gramEnd"/>
      <w:r>
        <w:rPr>
          <w:rFonts w:eastAsia="Times New Roman"/>
        </w:rPr>
        <w:t xml:space="preserve"> [1 or 2] micro-layer TRPs within each macro cell with minimum </w:t>
      </w:r>
      <w:proofErr w:type="spellStart"/>
      <w:r>
        <w:rPr>
          <w:rFonts w:eastAsia="Times New Roman"/>
        </w:rPr>
        <w:t>dibstance</w:t>
      </w:r>
      <w:proofErr w:type="spellEnd"/>
      <w:r>
        <w:rPr>
          <w:rFonts w:eastAsia="Times New Roman"/>
        </w:rPr>
        <w:t xml:space="preserve"> between </w:t>
      </w:r>
      <w:proofErr w:type="spellStart"/>
      <w:r>
        <w:rPr>
          <w:rFonts w:eastAsia="Times New Roman"/>
        </w:rPr>
        <w:t>gNBs</w:t>
      </w:r>
      <w:proofErr w:type="spellEnd"/>
      <w:r>
        <w:rPr>
          <w:rFonts w:eastAsia="Times New Roman"/>
        </w:rPr>
        <w:t xml:space="preserve"> as in NR</w:t>
      </w:r>
    </w:p>
    <w:p w14:paraId="60945B7A" w14:textId="77777777" w:rsidR="00B44847" w:rsidRPr="007B5976" w:rsidRDefault="00B44847" w:rsidP="00B44847">
      <w:pPr>
        <w:widowControl/>
        <w:numPr>
          <w:ilvl w:val="3"/>
          <w:numId w:val="16"/>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3686488A" w14:textId="77777777" w:rsidR="00B44847" w:rsidRDefault="00B44847" w:rsidP="00B44847">
      <w:pPr>
        <w:widowControl/>
        <w:numPr>
          <w:ilvl w:val="3"/>
          <w:numId w:val="16"/>
        </w:numPr>
        <w:spacing w:after="0"/>
        <w:jc w:val="left"/>
        <w:rPr>
          <w:rFonts w:eastAsia="Times New Roman"/>
        </w:rPr>
      </w:pPr>
      <w:r>
        <w:rPr>
          <w:rFonts w:eastAsia="Times New Roman"/>
        </w:rPr>
        <w:t>Independent dropping between two operators</w:t>
      </w:r>
    </w:p>
    <w:p w14:paraId="58999B37" w14:textId="77777777" w:rsidR="00B44847" w:rsidRDefault="00B44847" w:rsidP="00B44847">
      <w:pPr>
        <w:widowControl/>
        <w:numPr>
          <w:ilvl w:val="3"/>
          <w:numId w:val="16"/>
        </w:numPr>
        <w:spacing w:after="0"/>
        <w:jc w:val="left"/>
        <w:rPr>
          <w:rFonts w:eastAsia="Times New Roman"/>
        </w:rPr>
      </w:pPr>
      <w:r>
        <w:rPr>
          <w:rFonts w:eastAsia="Times New Roman"/>
        </w:rPr>
        <w:lastRenderedPageBreak/>
        <w:t>Use the NR current [57.9] meters intra-operator minimum distance</w:t>
      </w:r>
    </w:p>
    <w:p w14:paraId="17E478F4" w14:textId="77777777" w:rsidR="00B44847" w:rsidRDefault="00B44847" w:rsidP="00B44847">
      <w:pPr>
        <w:widowControl/>
        <w:numPr>
          <w:ilvl w:val="3"/>
          <w:numId w:val="16"/>
        </w:numPr>
        <w:spacing w:after="0"/>
        <w:jc w:val="left"/>
        <w:rPr>
          <w:rFonts w:eastAsia="Times New Roman"/>
        </w:rPr>
      </w:pPr>
      <w:r>
        <w:rPr>
          <w:rFonts w:eastAsia="Times New Roman"/>
        </w:rPr>
        <w:t>Use [10] meters as the inter-operator minimum distance</w:t>
      </w:r>
    </w:p>
    <w:p w14:paraId="3300F8AA" w14:textId="77777777" w:rsidR="00B44847" w:rsidRDefault="00B44847" w:rsidP="00B44847">
      <w:pPr>
        <w:widowControl/>
        <w:numPr>
          <w:ilvl w:val="3"/>
          <w:numId w:val="16"/>
        </w:numPr>
        <w:spacing w:after="0"/>
        <w:jc w:val="left"/>
        <w:rPr>
          <w:rFonts w:eastAsia="Times New Roman"/>
        </w:rPr>
      </w:pPr>
      <w:r>
        <w:rPr>
          <w:rFonts w:eastAsia="Times New Roman"/>
        </w:rPr>
        <w:t>UE randomly dropped within [28.9] meters within the serving cell</w:t>
      </w:r>
    </w:p>
    <w:p w14:paraId="47506B4C" w14:textId="77777777" w:rsidR="00B44847" w:rsidRDefault="00B44847" w:rsidP="00B44847">
      <w:pPr>
        <w:widowControl/>
        <w:numPr>
          <w:ilvl w:val="2"/>
          <w:numId w:val="16"/>
        </w:numPr>
        <w:spacing w:after="0"/>
        <w:jc w:val="left"/>
        <w:rPr>
          <w:rFonts w:eastAsia="Times New Roman"/>
        </w:rPr>
      </w:pPr>
      <w:r>
        <w:rPr>
          <w:rFonts w:eastAsia="Times New Roman"/>
        </w:rPr>
        <w:t>Alt 2: Drop [1 or 2 or 3] hot spots as in NR urban option 1</w:t>
      </w:r>
    </w:p>
    <w:p w14:paraId="73311EC5" w14:textId="77777777" w:rsidR="00B44847" w:rsidRDefault="00B44847" w:rsidP="00B44847">
      <w:pPr>
        <w:widowControl/>
        <w:numPr>
          <w:ilvl w:val="3"/>
          <w:numId w:val="16"/>
        </w:numPr>
        <w:spacing w:after="0"/>
        <w:jc w:val="left"/>
        <w:rPr>
          <w:rFonts w:eastAsia="Times New Roman"/>
        </w:rPr>
      </w:pPr>
      <w:r>
        <w:rPr>
          <w:rFonts w:eastAsia="Times New Roman"/>
        </w:rPr>
        <w:t xml:space="preserve">Within each hot-spot, randomly drop one gNB from each operator within a circle of radius [10] meters </w:t>
      </w:r>
      <w:proofErr w:type="spellStart"/>
      <w:r>
        <w:rPr>
          <w:rFonts w:eastAsia="Times New Roman"/>
        </w:rPr>
        <w:t>centered</w:t>
      </w:r>
      <w:proofErr w:type="spellEnd"/>
      <w:r>
        <w:rPr>
          <w:rFonts w:eastAsia="Times New Roman"/>
        </w:rPr>
        <w:t xml:space="preserve"> at the </w:t>
      </w:r>
      <w:proofErr w:type="spellStart"/>
      <w:r>
        <w:rPr>
          <w:rFonts w:eastAsia="Times New Roman"/>
        </w:rPr>
        <w:t>center</w:t>
      </w:r>
      <w:proofErr w:type="spellEnd"/>
      <w:r>
        <w:rPr>
          <w:rFonts w:eastAsia="Times New Roman"/>
        </w:rPr>
        <w:t xml:space="preserve"> of the hot-spot </w:t>
      </w:r>
    </w:p>
    <w:p w14:paraId="3E765571" w14:textId="77777777" w:rsidR="00B44847" w:rsidRDefault="00B44847" w:rsidP="00B44847">
      <w:pPr>
        <w:widowControl/>
        <w:numPr>
          <w:ilvl w:val="4"/>
          <w:numId w:val="16"/>
        </w:numPr>
        <w:spacing w:after="0"/>
        <w:jc w:val="left"/>
        <w:rPr>
          <w:rFonts w:eastAsia="Times New Roman"/>
        </w:rPr>
      </w:pPr>
      <w:r>
        <w:rPr>
          <w:rFonts w:eastAsia="Times New Roman"/>
        </w:rPr>
        <w:t>The minimum inter-gNB distance is [10] meters</w:t>
      </w:r>
    </w:p>
    <w:p w14:paraId="5CB89CDA" w14:textId="77777777" w:rsidR="00B44847" w:rsidRPr="00390D4D" w:rsidRDefault="00B44847" w:rsidP="00B44847">
      <w:pPr>
        <w:widowControl/>
        <w:numPr>
          <w:ilvl w:val="3"/>
          <w:numId w:val="16"/>
        </w:numPr>
        <w:spacing w:after="0"/>
        <w:jc w:val="left"/>
        <w:rPr>
          <w:rFonts w:eastAsia="Times New Roman"/>
        </w:rPr>
      </w:pPr>
      <w:r>
        <w:rPr>
          <w:rFonts w:eastAsia="Times New Roman"/>
        </w:rPr>
        <w:t xml:space="preserve">Within each hot-spot, drop UE within [28.9] meters from the hot-spot </w:t>
      </w:r>
      <w:proofErr w:type="spellStart"/>
      <w:r>
        <w:rPr>
          <w:rFonts w:eastAsia="Times New Roman"/>
        </w:rPr>
        <w:t>center</w:t>
      </w:r>
      <w:proofErr w:type="spellEnd"/>
    </w:p>
    <w:p w14:paraId="31663801" w14:textId="77777777" w:rsidR="00B44847" w:rsidRDefault="00B44847" w:rsidP="00B44847">
      <w:pPr>
        <w:pStyle w:val="ListParagraph"/>
        <w:widowControl/>
        <w:numPr>
          <w:ilvl w:val="1"/>
          <w:numId w:val="17"/>
        </w:numPr>
        <w:spacing w:after="0"/>
        <w:contextualSpacing w:val="0"/>
        <w:jc w:val="left"/>
      </w:pPr>
      <w:r>
        <w:t>Parameters: Use the indoor sub7 table as baseline, with further fine tunes possible</w:t>
      </w:r>
    </w:p>
    <w:p w14:paraId="397F4BEA" w14:textId="77777777" w:rsidR="00B44847" w:rsidRDefault="00B44847" w:rsidP="00B44847">
      <w:pPr>
        <w:rPr>
          <w:lang w:eastAsia="x-none"/>
        </w:rPr>
      </w:pPr>
    </w:p>
    <w:p w14:paraId="639029C5" w14:textId="77777777" w:rsidR="00B44847" w:rsidRDefault="00B44847" w:rsidP="00B44847">
      <w:pPr>
        <w:rPr>
          <w:lang w:eastAsia="x-none"/>
        </w:rPr>
      </w:pPr>
      <w:r w:rsidRPr="00CD0DB3">
        <w:rPr>
          <w:highlight w:val="green"/>
          <w:lang w:eastAsia="x-none"/>
        </w:rPr>
        <w:t>Agreement:</w:t>
      </w:r>
    </w:p>
    <w:p w14:paraId="2C9F5BA2" w14:textId="77777777" w:rsidR="00B44847" w:rsidRPr="008623C7" w:rsidRDefault="00B44847" w:rsidP="00B44847">
      <w:pPr>
        <w:pStyle w:val="ListParagraph"/>
        <w:widowControl/>
        <w:numPr>
          <w:ilvl w:val="0"/>
          <w:numId w:val="17"/>
        </w:numPr>
        <w:spacing w:after="0"/>
        <w:contextualSpacing w:val="0"/>
        <w:jc w:val="left"/>
        <w:rPr>
          <w:b/>
        </w:rPr>
      </w:pPr>
      <w:r>
        <w:t>For calibration for sub-7 GHz indoor and outdoor scenarios, companies should submit for the baseline scenario:</w:t>
      </w:r>
    </w:p>
    <w:p w14:paraId="788B335C" w14:textId="77777777" w:rsidR="00B44847" w:rsidRDefault="00B44847" w:rsidP="00B44847">
      <w:pPr>
        <w:pStyle w:val="ListParagraph"/>
        <w:widowControl/>
        <w:numPr>
          <w:ilvl w:val="1"/>
          <w:numId w:val="17"/>
        </w:numPr>
        <w:spacing w:after="0"/>
        <w:contextualSpacing w:val="0"/>
        <w:jc w:val="left"/>
      </w:pPr>
      <w:proofErr w:type="spellStart"/>
      <w:r>
        <w:t>Cdf</w:t>
      </w:r>
      <w:proofErr w:type="spellEnd"/>
      <w:r>
        <w:t xml:space="preserve"> of received signal power from s</w:t>
      </w:r>
      <w:r w:rsidRPr="008623C7">
        <w:t>erving</w:t>
      </w:r>
      <w:r>
        <w:t xml:space="preserve"> cell</w:t>
      </w:r>
    </w:p>
    <w:p w14:paraId="0F3E44A4" w14:textId="77777777" w:rsidR="00B44847" w:rsidRDefault="00B44847" w:rsidP="00B44847">
      <w:pPr>
        <w:pStyle w:val="ListParagraph"/>
        <w:widowControl/>
        <w:numPr>
          <w:ilvl w:val="1"/>
          <w:numId w:val="17"/>
        </w:numPr>
        <w:spacing w:after="0"/>
        <w:contextualSpacing w:val="0"/>
        <w:jc w:val="left"/>
      </w:pPr>
      <w:r>
        <w:t xml:space="preserve">Optional: </w:t>
      </w:r>
      <w:proofErr w:type="spellStart"/>
      <w:r>
        <w:t>Cdf</w:t>
      </w:r>
      <w:proofErr w:type="spellEnd"/>
      <w:r>
        <w:t xml:space="preserve"> of received signal power from each of the all non-serving cells (including the cells from the other operator)</w:t>
      </w:r>
    </w:p>
    <w:p w14:paraId="62DBF090" w14:textId="77777777" w:rsidR="00B44847" w:rsidRDefault="00B44847" w:rsidP="00B44847">
      <w:pPr>
        <w:rPr>
          <w:lang w:eastAsia="x-none"/>
        </w:rPr>
      </w:pPr>
    </w:p>
    <w:p w14:paraId="23D6182D" w14:textId="77777777" w:rsidR="00B44847" w:rsidRPr="00085D5D" w:rsidRDefault="00B44847" w:rsidP="00B44847">
      <w:r w:rsidRPr="005C369E">
        <w:rPr>
          <w:highlight w:val="green"/>
        </w:rPr>
        <w:t>Agreement:</w:t>
      </w:r>
    </w:p>
    <w:p w14:paraId="676A367C" w14:textId="77777777" w:rsidR="00B44847" w:rsidRDefault="00B44847" w:rsidP="00B44847">
      <w:pPr>
        <w:numPr>
          <w:ilvl w:val="0"/>
          <w:numId w:val="17"/>
        </w:numPr>
        <w:spacing w:after="0"/>
      </w:pPr>
      <w:r w:rsidRPr="0001199A">
        <w:t xml:space="preserve">NR-U supports </w:t>
      </w:r>
      <w:r>
        <w:t xml:space="preserve">both Type-A and Type-B mapping </w:t>
      </w:r>
      <w:r w:rsidRPr="0001199A">
        <w:t>a</w:t>
      </w:r>
      <w:r>
        <w:t xml:space="preserve">lready supported in </w:t>
      </w:r>
      <w:r w:rsidRPr="0001199A">
        <w:t xml:space="preserve">NR </w:t>
      </w:r>
    </w:p>
    <w:p w14:paraId="70B91F77" w14:textId="77777777" w:rsidR="00B44847" w:rsidRPr="00D7139F" w:rsidRDefault="00B44847" w:rsidP="00B44847">
      <w:pPr>
        <w:numPr>
          <w:ilvl w:val="1"/>
          <w:numId w:val="18"/>
        </w:numPr>
        <w:spacing w:after="0"/>
      </w:pPr>
      <w:r>
        <w:t>Additional starting positions and durations are not precluded</w:t>
      </w:r>
    </w:p>
    <w:p w14:paraId="08F91211" w14:textId="77777777" w:rsidR="00B44847" w:rsidRPr="0001199A" w:rsidRDefault="00B44847" w:rsidP="00B44847">
      <w:pPr>
        <w:numPr>
          <w:ilvl w:val="0"/>
          <w:numId w:val="18"/>
        </w:numPr>
        <w:spacing w:after="0"/>
      </w:pPr>
      <w:r w:rsidRPr="0001199A">
        <w:t xml:space="preserve">For </w:t>
      </w:r>
      <w:r>
        <w:t>sub-7 GHz</w:t>
      </w:r>
      <w:r w:rsidRPr="0001199A">
        <w:t xml:space="preserve">, NR-U </w:t>
      </w:r>
      <w:r>
        <w:t>study the SCSs, 15/30/60KHz</w:t>
      </w:r>
    </w:p>
    <w:p w14:paraId="5636D723" w14:textId="77777777" w:rsidR="00B44847" w:rsidRPr="0001199A" w:rsidRDefault="00B44847" w:rsidP="00B44847">
      <w:pPr>
        <w:numPr>
          <w:ilvl w:val="1"/>
          <w:numId w:val="18"/>
        </w:numPr>
        <w:spacing w:after="0"/>
      </w:pPr>
      <w:r w:rsidRPr="0001199A">
        <w:t xml:space="preserve">Study performance difference between </w:t>
      </w:r>
      <w:r>
        <w:t>different SCS</w:t>
      </w:r>
    </w:p>
    <w:p w14:paraId="10E84610" w14:textId="77777777" w:rsidR="00B44847" w:rsidRPr="0001199A" w:rsidRDefault="00B44847" w:rsidP="00B44847">
      <w:pPr>
        <w:numPr>
          <w:ilvl w:val="1"/>
          <w:numId w:val="18"/>
        </w:numPr>
        <w:spacing w:after="0"/>
      </w:pPr>
      <w:r>
        <w:t>Study if changes to UL design are needed to meet the PSD and OCB requirements</w:t>
      </w:r>
    </w:p>
    <w:p w14:paraId="39D4A051" w14:textId="77777777" w:rsidR="00B44847" w:rsidRPr="0001199A" w:rsidRDefault="00B44847" w:rsidP="00B44847">
      <w:pPr>
        <w:numPr>
          <w:ilvl w:val="1"/>
          <w:numId w:val="18"/>
        </w:numPr>
        <w:spacing w:after="0"/>
      </w:pPr>
      <w:r w:rsidRPr="0001199A">
        <w:t>Study if a</w:t>
      </w:r>
      <w:r>
        <w:t xml:space="preserve">n </w:t>
      </w:r>
      <w:r w:rsidRPr="0001199A">
        <w:t>SS block design</w:t>
      </w:r>
      <w:r>
        <w:t>/RMSI/OSI</w:t>
      </w:r>
      <w:r w:rsidRPr="0001199A">
        <w:t xml:space="preserve"> with 60KHz SCS is needed </w:t>
      </w:r>
    </w:p>
    <w:p w14:paraId="2D17085C" w14:textId="77777777" w:rsidR="00B44847" w:rsidRPr="0001199A" w:rsidRDefault="00B44847" w:rsidP="00B44847">
      <w:pPr>
        <w:numPr>
          <w:ilvl w:val="1"/>
          <w:numId w:val="18"/>
        </w:numPr>
        <w:spacing w:after="0"/>
      </w:pPr>
      <w:r w:rsidRPr="0001199A">
        <w:t xml:space="preserve">Impact on MIB and SIB1 content </w:t>
      </w:r>
    </w:p>
    <w:p w14:paraId="67A88F74" w14:textId="77777777" w:rsidR="00B44847" w:rsidRPr="0001199A" w:rsidRDefault="00B44847" w:rsidP="00B44847">
      <w:pPr>
        <w:numPr>
          <w:ilvl w:val="1"/>
          <w:numId w:val="18"/>
        </w:numPr>
        <w:spacing w:after="0"/>
      </w:pPr>
      <w:r>
        <w:t>Need for use of E</w:t>
      </w:r>
      <w:r w:rsidRPr="0001199A">
        <w:t>CP</w:t>
      </w:r>
      <w:r>
        <w:t xml:space="preserve"> for 60KHz</w:t>
      </w:r>
    </w:p>
    <w:p w14:paraId="489453C5" w14:textId="77777777" w:rsidR="00B44847" w:rsidRPr="00F3000D" w:rsidRDefault="00B44847" w:rsidP="00B44847">
      <w:pPr>
        <w:numPr>
          <w:ilvl w:val="1"/>
          <w:numId w:val="18"/>
        </w:numPr>
        <w:spacing w:after="0"/>
      </w:pPr>
      <w:r w:rsidRPr="0001199A">
        <w:t>RACH design with 60KHz SCS</w:t>
      </w:r>
      <w:r>
        <w:t xml:space="preserve"> in addition to options currently part of NR</w:t>
      </w:r>
    </w:p>
    <w:p w14:paraId="7D5E855A" w14:textId="77777777" w:rsidR="00B44847" w:rsidRDefault="00B44847" w:rsidP="00B44847">
      <w:pPr>
        <w:numPr>
          <w:ilvl w:val="1"/>
          <w:numId w:val="18"/>
        </w:numPr>
        <w:spacing w:after="0"/>
      </w:pPr>
      <w:r w:rsidRPr="0001199A">
        <w:t xml:space="preserve">Other considerations are not precluded. </w:t>
      </w:r>
    </w:p>
    <w:p w14:paraId="2E2ED744" w14:textId="77777777" w:rsidR="00B44847" w:rsidRDefault="00B44847" w:rsidP="00B44847">
      <w:pPr>
        <w:numPr>
          <w:ilvl w:val="1"/>
          <w:numId w:val="18"/>
        </w:numPr>
        <w:spacing w:after="0"/>
      </w:pPr>
      <w:r>
        <w:t>Impact on support of different BWs with different SCS</w:t>
      </w:r>
    </w:p>
    <w:p w14:paraId="5605120F" w14:textId="77777777" w:rsidR="00B44847" w:rsidRPr="0001199A" w:rsidRDefault="00B44847" w:rsidP="00B44847">
      <w:pPr>
        <w:numPr>
          <w:ilvl w:val="0"/>
          <w:numId w:val="18"/>
        </w:numPr>
        <w:spacing w:after="0"/>
      </w:pPr>
      <w:r>
        <w:t>Study s</w:t>
      </w:r>
      <w:r w:rsidRPr="0001199A">
        <w:t>upport</w:t>
      </w:r>
      <w:r>
        <w:t>ing</w:t>
      </w:r>
      <w:r w:rsidRPr="0001199A">
        <w:t xml:space="preserve"> more than one switching points within a TxOP</w:t>
      </w:r>
    </w:p>
    <w:p w14:paraId="1B92B8CC" w14:textId="77777777" w:rsidR="00B44847" w:rsidRDefault="00B44847" w:rsidP="00B44847">
      <w:pPr>
        <w:numPr>
          <w:ilvl w:val="1"/>
          <w:numId w:val="18"/>
        </w:numPr>
        <w:spacing w:after="0"/>
      </w:pPr>
      <w:r w:rsidRPr="0001199A">
        <w:t>FFS the LBT requirement for each DL/UL data/control burst in the TxOP</w:t>
      </w:r>
    </w:p>
    <w:p w14:paraId="66C81A70" w14:textId="77777777" w:rsidR="00B44847" w:rsidRDefault="00B44847" w:rsidP="00B44847"/>
    <w:p w14:paraId="25AB1A99" w14:textId="77777777" w:rsidR="00B44847" w:rsidRPr="005C369E" w:rsidRDefault="00B44847" w:rsidP="00B44847">
      <w:r w:rsidRPr="00E260B0">
        <w:t>Proposal:</w:t>
      </w:r>
    </w:p>
    <w:p w14:paraId="3028263E" w14:textId="77777777" w:rsidR="00B44847" w:rsidRPr="0001199A" w:rsidRDefault="00B44847" w:rsidP="00B44847">
      <w:pPr>
        <w:numPr>
          <w:ilvl w:val="0"/>
          <w:numId w:val="18"/>
        </w:numPr>
        <w:spacing w:after="0"/>
      </w:pPr>
      <w:r>
        <w:t>Study FBE (as in the ETSI BRAN specifications) based frame structure</w:t>
      </w:r>
    </w:p>
    <w:p w14:paraId="0F4FD704" w14:textId="77777777" w:rsidR="00B44847" w:rsidRDefault="00B44847" w:rsidP="00B44847">
      <w:pPr>
        <w:rPr>
          <w:lang w:eastAsia="x-none"/>
        </w:rPr>
      </w:pPr>
    </w:p>
    <w:p w14:paraId="4B8686CD" w14:textId="77777777" w:rsidR="00B44847" w:rsidRPr="00085D5D" w:rsidRDefault="00B44847" w:rsidP="00B44847">
      <w:r w:rsidRPr="005C369E">
        <w:rPr>
          <w:highlight w:val="green"/>
        </w:rPr>
        <w:t>Agreements:</w:t>
      </w:r>
    </w:p>
    <w:p w14:paraId="02EE4569" w14:textId="77777777" w:rsidR="00B44847" w:rsidRPr="0001199A" w:rsidRDefault="00B44847" w:rsidP="00B44847">
      <w:pPr>
        <w:numPr>
          <w:ilvl w:val="0"/>
          <w:numId w:val="18"/>
        </w:numPr>
        <w:spacing w:after="0"/>
      </w:pPr>
      <w:r>
        <w:t>Study the design changes needed to support the following channels /signals in NR-U</w:t>
      </w:r>
    </w:p>
    <w:p w14:paraId="09E985F2" w14:textId="77777777" w:rsidR="00B44847" w:rsidRPr="0001199A" w:rsidRDefault="00B44847" w:rsidP="00B44847">
      <w:pPr>
        <w:numPr>
          <w:ilvl w:val="1"/>
          <w:numId w:val="18"/>
        </w:numPr>
        <w:spacing w:after="0"/>
      </w:pPr>
      <w:r w:rsidRPr="0001199A">
        <w:t>PDCCH/PDSCH</w:t>
      </w:r>
    </w:p>
    <w:p w14:paraId="5EC43C41" w14:textId="77777777" w:rsidR="00B44847" w:rsidRPr="0001199A" w:rsidRDefault="00B44847" w:rsidP="00B44847">
      <w:pPr>
        <w:numPr>
          <w:ilvl w:val="1"/>
          <w:numId w:val="18"/>
        </w:numPr>
        <w:spacing w:after="0"/>
      </w:pPr>
      <w:r w:rsidRPr="0001199A">
        <w:t>PUCCH/PUSCH</w:t>
      </w:r>
    </w:p>
    <w:p w14:paraId="294861F2" w14:textId="77777777" w:rsidR="00B44847" w:rsidRPr="0001199A" w:rsidRDefault="00B44847" w:rsidP="00B44847">
      <w:pPr>
        <w:numPr>
          <w:ilvl w:val="1"/>
          <w:numId w:val="18"/>
        </w:numPr>
        <w:spacing w:after="0"/>
      </w:pPr>
      <w:r w:rsidRPr="0001199A">
        <w:t>PSS/SSS/PBCH</w:t>
      </w:r>
    </w:p>
    <w:p w14:paraId="58E25163" w14:textId="77777777" w:rsidR="00B44847" w:rsidRPr="0001199A" w:rsidRDefault="00B44847" w:rsidP="00B44847">
      <w:pPr>
        <w:numPr>
          <w:ilvl w:val="1"/>
          <w:numId w:val="18"/>
        </w:numPr>
        <w:spacing w:after="0"/>
      </w:pPr>
      <w:r w:rsidRPr="0001199A">
        <w:t>PRACH</w:t>
      </w:r>
    </w:p>
    <w:p w14:paraId="7D591FF3" w14:textId="77777777" w:rsidR="00B44847" w:rsidRDefault="00B44847" w:rsidP="00B44847">
      <w:pPr>
        <w:numPr>
          <w:ilvl w:val="1"/>
          <w:numId w:val="18"/>
        </w:numPr>
        <w:spacing w:after="0"/>
      </w:pPr>
      <w:r w:rsidRPr="0001199A">
        <w:t>DL and UL reference signals applicable to the operational frequency range</w:t>
      </w:r>
    </w:p>
    <w:p w14:paraId="5F2B9713" w14:textId="77777777" w:rsidR="00B44847" w:rsidRDefault="00B44847" w:rsidP="00B44847"/>
    <w:p w14:paraId="57BAE423" w14:textId="77777777" w:rsidR="00B44847" w:rsidRPr="00085D5D" w:rsidRDefault="00B44847" w:rsidP="00B44847">
      <w:r w:rsidRPr="00DB483B">
        <w:rPr>
          <w:highlight w:val="green"/>
        </w:rPr>
        <w:t>Agreement:</w:t>
      </w:r>
    </w:p>
    <w:p w14:paraId="37CF0A60" w14:textId="77777777" w:rsidR="00B44847" w:rsidRDefault="00B44847" w:rsidP="00B44847">
      <w:pPr>
        <w:numPr>
          <w:ilvl w:val="0"/>
          <w:numId w:val="19"/>
        </w:numPr>
        <w:spacing w:after="0"/>
      </w:pPr>
      <w:r>
        <w:t xml:space="preserve">Study possible enhancements for HARQ operation </w:t>
      </w:r>
    </w:p>
    <w:p w14:paraId="1CCDE1CA" w14:textId="77777777" w:rsidR="00B44847" w:rsidRPr="0001199A" w:rsidRDefault="00B44847" w:rsidP="00B44847">
      <w:pPr>
        <w:numPr>
          <w:ilvl w:val="0"/>
          <w:numId w:val="19"/>
        </w:numPr>
        <w:spacing w:after="0"/>
      </w:pPr>
      <w:r>
        <w:t>Study changes needed for Configured Grant support in NR-U</w:t>
      </w:r>
    </w:p>
    <w:p w14:paraId="215BBEDA" w14:textId="77777777" w:rsidR="00B44847" w:rsidRDefault="00B44847" w:rsidP="00B44847">
      <w:pPr>
        <w:numPr>
          <w:ilvl w:val="0"/>
          <w:numId w:val="19"/>
        </w:numPr>
        <w:spacing w:after="0"/>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t xml:space="preserve">an </w:t>
      </w:r>
      <w:proofErr w:type="gramStart"/>
      <w:r>
        <w:t xml:space="preserve">integer  </w:t>
      </w:r>
      <w:r w:rsidRPr="0039207C">
        <w:t>multiple</w:t>
      </w:r>
      <w:proofErr w:type="gramEnd"/>
      <w:r w:rsidRPr="0039207C">
        <w:t xml:space="preserve"> of 20MHz </w:t>
      </w:r>
    </w:p>
    <w:p w14:paraId="57B57B13" w14:textId="77777777" w:rsidR="00B44847" w:rsidRDefault="00B44847" w:rsidP="00B44847">
      <w:pPr>
        <w:numPr>
          <w:ilvl w:val="0"/>
          <w:numId w:val="19"/>
        </w:numPr>
        <w:spacing w:after="0"/>
      </w:pPr>
      <w:r w:rsidRPr="00113B5C">
        <w:t>At least for band where absence of Wi-Fi cannot be guaranteed (e.g. by regulation), LBT can be performed</w:t>
      </w:r>
      <w:r>
        <w:t xml:space="preserve"> in units of 20 </w:t>
      </w:r>
      <w:proofErr w:type="spellStart"/>
      <w:r>
        <w:t>MHz.</w:t>
      </w:r>
      <w:proofErr w:type="spellEnd"/>
      <w:r>
        <w:t xml:space="preserve"> </w:t>
      </w:r>
    </w:p>
    <w:p w14:paraId="683F657C" w14:textId="77777777" w:rsidR="00B44847" w:rsidRDefault="00B44847" w:rsidP="00B44847">
      <w:pPr>
        <w:numPr>
          <w:ilvl w:val="1"/>
          <w:numId w:val="19"/>
        </w:numPr>
        <w:spacing w:after="0"/>
      </w:pPr>
      <w:r>
        <w:t xml:space="preserve">FFS: details on how to perform LBT for as single carrier with bandwidth greater than 20 MHz, i.e., integer multiples of 20 </w:t>
      </w:r>
      <w:proofErr w:type="spellStart"/>
      <w:r>
        <w:t>MHz.</w:t>
      </w:r>
      <w:proofErr w:type="spellEnd"/>
    </w:p>
    <w:p w14:paraId="6325413A" w14:textId="77777777" w:rsidR="00B44847" w:rsidRDefault="00B44847" w:rsidP="00B44847">
      <w:pPr>
        <w:numPr>
          <w:ilvl w:val="0"/>
          <w:numId w:val="19"/>
        </w:numPr>
        <w:spacing w:after="0"/>
      </w:pPr>
      <w:r>
        <w:t>Study whether or not the following techniques enhance performance beyond the baseline LBT mechanisms</w:t>
      </w:r>
    </w:p>
    <w:p w14:paraId="27443F97" w14:textId="77777777" w:rsidR="00B44847" w:rsidRPr="00590BD9" w:rsidRDefault="00B44847" w:rsidP="00B44847">
      <w:pPr>
        <w:numPr>
          <w:ilvl w:val="1"/>
          <w:numId w:val="19"/>
        </w:numPr>
        <w:spacing w:after="0"/>
      </w:pPr>
      <w:r>
        <w:t>Techniques to cope with directional antennas/transmissions</w:t>
      </w:r>
    </w:p>
    <w:p w14:paraId="00483E74" w14:textId="77777777" w:rsidR="00B44847" w:rsidRDefault="00B44847" w:rsidP="00B44847">
      <w:pPr>
        <w:numPr>
          <w:ilvl w:val="1"/>
          <w:numId w:val="19"/>
        </w:numPr>
        <w:spacing w:after="0"/>
      </w:pPr>
      <w:r w:rsidRPr="00936AB5">
        <w:t xml:space="preserve">Receiver assisted </w:t>
      </w:r>
      <w:proofErr w:type="gramStart"/>
      <w:r w:rsidRPr="00936AB5">
        <w:t>LBT :</w:t>
      </w:r>
      <w:proofErr w:type="gramEnd"/>
      <w:r w:rsidRPr="00936AB5">
        <w:t xml:space="preserve"> RTS/CTS type mechanism</w:t>
      </w:r>
    </w:p>
    <w:p w14:paraId="6E909D43" w14:textId="77777777" w:rsidR="00B44847" w:rsidRDefault="00B44847" w:rsidP="00B44847">
      <w:pPr>
        <w:numPr>
          <w:ilvl w:val="2"/>
          <w:numId w:val="19"/>
        </w:numPr>
        <w:spacing w:after="0"/>
      </w:pPr>
      <w:r w:rsidRPr="0001199A">
        <w:t xml:space="preserve">On-demand </w:t>
      </w:r>
      <w:r>
        <w:t xml:space="preserve">receiver assisted </w:t>
      </w:r>
      <w:r w:rsidRPr="0001199A">
        <w:t>LBT</w:t>
      </w:r>
      <w:r>
        <w:t xml:space="preserve">: For </w:t>
      </w:r>
      <w:proofErr w:type="gramStart"/>
      <w:r>
        <w:t>example</w:t>
      </w:r>
      <w:proofErr w:type="gramEnd"/>
      <w:r>
        <w:t xml:space="preserve"> receiver assisted LBT enabled only when needed </w:t>
      </w:r>
    </w:p>
    <w:p w14:paraId="3CEE0B3A" w14:textId="77777777" w:rsidR="00B44847" w:rsidRPr="00BB19F3" w:rsidRDefault="00B44847" w:rsidP="00B44847">
      <w:pPr>
        <w:numPr>
          <w:ilvl w:val="1"/>
          <w:numId w:val="19"/>
        </w:numPr>
        <w:spacing w:after="0"/>
      </w:pPr>
      <w:r>
        <w:t xml:space="preserve">Techniques to enhance spatial reuse </w:t>
      </w:r>
    </w:p>
    <w:p w14:paraId="133189EA" w14:textId="77777777" w:rsidR="00B44847" w:rsidRDefault="00B44847" w:rsidP="00B44847">
      <w:pPr>
        <w:numPr>
          <w:ilvl w:val="1"/>
          <w:numId w:val="19"/>
        </w:numPr>
        <w:spacing w:after="0"/>
      </w:pPr>
      <w:r>
        <w:lastRenderedPageBreak/>
        <w:t>Preamble detection</w:t>
      </w:r>
    </w:p>
    <w:p w14:paraId="6E848150" w14:textId="77777777" w:rsidR="00B44847" w:rsidRPr="004B7F1F" w:rsidRDefault="00B44847" w:rsidP="00B44847">
      <w:pPr>
        <w:numPr>
          <w:ilvl w:val="1"/>
          <w:numId w:val="19"/>
        </w:numPr>
        <w:spacing w:after="0"/>
      </w:pPr>
      <w:r>
        <w:t>Enhancements to baseline LBT mechanisms above 7 GHz</w:t>
      </w:r>
    </w:p>
    <w:p w14:paraId="6C61D9D0" w14:textId="77777777" w:rsidR="00B44847" w:rsidRDefault="00B44847" w:rsidP="00B44847">
      <w:pPr>
        <w:numPr>
          <w:ilvl w:val="0"/>
          <w:numId w:val="19"/>
        </w:numPr>
        <w:spacing w:after="0"/>
      </w:pPr>
      <w:r>
        <w:t xml:space="preserve">Note: </w:t>
      </w:r>
      <w:r w:rsidRPr="003B3313">
        <w:t>LTE-LAA LBT mechanism are assumed as baseline</w:t>
      </w:r>
      <w:r>
        <w:t xml:space="preserve"> for evaluations for 5GHz. </w:t>
      </w:r>
    </w:p>
    <w:p w14:paraId="00EDF53B" w14:textId="77777777" w:rsidR="00B44847" w:rsidRDefault="00B44847" w:rsidP="00B44847">
      <w:pPr>
        <w:numPr>
          <w:ilvl w:val="0"/>
          <w:numId w:val="19"/>
        </w:numPr>
        <w:spacing w:after="0"/>
      </w:pPr>
      <w:r>
        <w:t>Note: Other aspects are not precluded from being included</w:t>
      </w:r>
    </w:p>
    <w:p w14:paraId="025B23F7" w14:textId="77777777" w:rsidR="008A58E2" w:rsidRDefault="008A58E2" w:rsidP="00395D18"/>
    <w:bookmarkEnd w:id="3"/>
    <w:p w14:paraId="560F2F7A" w14:textId="2D94B3E4" w:rsidR="002A6851" w:rsidRDefault="002A6851" w:rsidP="002A6851">
      <w:pPr>
        <w:pStyle w:val="Heading1"/>
      </w:pPr>
      <w:r>
        <w:t>Discussion</w:t>
      </w:r>
    </w:p>
    <w:p w14:paraId="06D71524" w14:textId="51B4A5EB" w:rsidR="007F628F" w:rsidRPr="007F628F" w:rsidRDefault="007F628F" w:rsidP="007F628F">
      <w:pPr>
        <w:rPr>
          <w:b/>
          <w:u w:val="single"/>
        </w:rPr>
      </w:pPr>
      <w:r w:rsidRPr="007F628F">
        <w:rPr>
          <w:b/>
          <w:u w:val="single"/>
        </w:rPr>
        <w:t>7.6.1</w:t>
      </w:r>
      <w:r w:rsidRPr="007F628F">
        <w:rPr>
          <w:b/>
          <w:u w:val="single"/>
        </w:rPr>
        <w:tab/>
        <w:t>Simulation Methodology for NR-U operation</w:t>
      </w:r>
    </w:p>
    <w:p w14:paraId="1A4E0822" w14:textId="108ADBD3" w:rsidR="00ED3DC8" w:rsidRDefault="00ED3DC8" w:rsidP="007F628F">
      <w:r>
        <w:t>For sub7 GHz outdoor, we have the following 2 alternatives for evaluation methodology:</w:t>
      </w:r>
    </w:p>
    <w:p w14:paraId="7473FC00" w14:textId="77777777" w:rsidR="00ED3DC8" w:rsidRDefault="00ED3DC8" w:rsidP="00B24775">
      <w:pPr>
        <w:widowControl/>
        <w:numPr>
          <w:ilvl w:val="0"/>
          <w:numId w:val="33"/>
        </w:numPr>
        <w:spacing w:after="0"/>
        <w:jc w:val="left"/>
        <w:rPr>
          <w:rFonts w:eastAsia="Times New Roman"/>
        </w:rPr>
      </w:pPr>
      <w:r>
        <w:t xml:space="preserve">Alt 1: Each </w:t>
      </w:r>
      <w:r>
        <w:rPr>
          <w:rFonts w:eastAsia="Times New Roman"/>
        </w:rPr>
        <w:t xml:space="preserve">operator randomly </w:t>
      </w:r>
      <w:proofErr w:type="gramStart"/>
      <w:r>
        <w:rPr>
          <w:rFonts w:eastAsia="Times New Roman"/>
        </w:rPr>
        <w:t>drop</w:t>
      </w:r>
      <w:proofErr w:type="gramEnd"/>
      <w:r>
        <w:rPr>
          <w:rFonts w:eastAsia="Times New Roman"/>
        </w:rPr>
        <w:t xml:space="preserve"> [1 or 2] micro-layer TRPs within each macro cell with minimum </w:t>
      </w:r>
      <w:proofErr w:type="spellStart"/>
      <w:r>
        <w:rPr>
          <w:rFonts w:eastAsia="Times New Roman"/>
        </w:rPr>
        <w:t>dibstance</w:t>
      </w:r>
      <w:proofErr w:type="spellEnd"/>
      <w:r>
        <w:rPr>
          <w:rFonts w:eastAsia="Times New Roman"/>
        </w:rPr>
        <w:t xml:space="preserve"> between </w:t>
      </w:r>
      <w:proofErr w:type="spellStart"/>
      <w:r>
        <w:rPr>
          <w:rFonts w:eastAsia="Times New Roman"/>
        </w:rPr>
        <w:t>gNBs</w:t>
      </w:r>
      <w:proofErr w:type="spellEnd"/>
      <w:r>
        <w:rPr>
          <w:rFonts w:eastAsia="Times New Roman"/>
        </w:rPr>
        <w:t xml:space="preserve"> as in NR</w:t>
      </w:r>
    </w:p>
    <w:p w14:paraId="209790DA" w14:textId="77777777" w:rsidR="00ED3DC8" w:rsidRPr="007B5976" w:rsidRDefault="00ED3DC8" w:rsidP="00B24775">
      <w:pPr>
        <w:widowControl/>
        <w:numPr>
          <w:ilvl w:val="1"/>
          <w:numId w:val="33"/>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719CB09E" w14:textId="77777777" w:rsidR="00ED3DC8" w:rsidRDefault="00ED3DC8" w:rsidP="00B24775">
      <w:pPr>
        <w:widowControl/>
        <w:numPr>
          <w:ilvl w:val="1"/>
          <w:numId w:val="33"/>
        </w:numPr>
        <w:spacing w:after="0"/>
        <w:jc w:val="left"/>
        <w:rPr>
          <w:rFonts w:eastAsia="Times New Roman"/>
        </w:rPr>
      </w:pPr>
      <w:r>
        <w:rPr>
          <w:rFonts w:eastAsia="Times New Roman"/>
        </w:rPr>
        <w:t>Independent dropping between two operators</w:t>
      </w:r>
    </w:p>
    <w:p w14:paraId="23308ACC" w14:textId="77777777" w:rsidR="00ED3DC8" w:rsidRDefault="00ED3DC8" w:rsidP="00B24775">
      <w:pPr>
        <w:widowControl/>
        <w:numPr>
          <w:ilvl w:val="1"/>
          <w:numId w:val="33"/>
        </w:numPr>
        <w:spacing w:after="0"/>
        <w:jc w:val="left"/>
        <w:rPr>
          <w:rFonts w:eastAsia="Times New Roman"/>
        </w:rPr>
      </w:pPr>
      <w:r>
        <w:rPr>
          <w:rFonts w:eastAsia="Times New Roman"/>
        </w:rPr>
        <w:t>Use the NR current [57.9] meters intra-operator minimum distance</w:t>
      </w:r>
    </w:p>
    <w:p w14:paraId="18496F15" w14:textId="77777777" w:rsidR="00ED3DC8" w:rsidRDefault="00ED3DC8" w:rsidP="00B24775">
      <w:pPr>
        <w:widowControl/>
        <w:numPr>
          <w:ilvl w:val="1"/>
          <w:numId w:val="33"/>
        </w:numPr>
        <w:spacing w:after="0"/>
        <w:jc w:val="left"/>
        <w:rPr>
          <w:rFonts w:eastAsia="Times New Roman"/>
        </w:rPr>
      </w:pPr>
      <w:r>
        <w:rPr>
          <w:rFonts w:eastAsia="Times New Roman"/>
        </w:rPr>
        <w:t>Use [10] meters as the inter-operator minimum distance</w:t>
      </w:r>
    </w:p>
    <w:p w14:paraId="54372A3B" w14:textId="77777777" w:rsidR="00ED3DC8" w:rsidRDefault="00ED3DC8" w:rsidP="00B24775">
      <w:pPr>
        <w:widowControl/>
        <w:numPr>
          <w:ilvl w:val="1"/>
          <w:numId w:val="33"/>
        </w:numPr>
        <w:spacing w:after="0"/>
        <w:jc w:val="left"/>
        <w:rPr>
          <w:rFonts w:eastAsia="Times New Roman"/>
        </w:rPr>
      </w:pPr>
      <w:r>
        <w:rPr>
          <w:rFonts w:eastAsia="Times New Roman"/>
        </w:rPr>
        <w:t>UE randomly dropped within [28.9] meters within the serving cell</w:t>
      </w:r>
    </w:p>
    <w:p w14:paraId="635BFCB6" w14:textId="77777777" w:rsidR="00ED3DC8" w:rsidRDefault="00ED3DC8" w:rsidP="00B24775">
      <w:pPr>
        <w:widowControl/>
        <w:numPr>
          <w:ilvl w:val="0"/>
          <w:numId w:val="32"/>
        </w:numPr>
        <w:spacing w:after="0"/>
        <w:jc w:val="left"/>
        <w:rPr>
          <w:rFonts w:eastAsia="Times New Roman"/>
        </w:rPr>
      </w:pPr>
      <w:r>
        <w:rPr>
          <w:rFonts w:eastAsia="Times New Roman"/>
        </w:rPr>
        <w:t>Alt 2: Drop [1 or 2 or 3] hot spots as in NR urban option 1</w:t>
      </w:r>
    </w:p>
    <w:p w14:paraId="5AFAC5CE" w14:textId="77777777" w:rsidR="00ED3DC8" w:rsidRDefault="00ED3DC8" w:rsidP="00B24775">
      <w:pPr>
        <w:widowControl/>
        <w:numPr>
          <w:ilvl w:val="1"/>
          <w:numId w:val="32"/>
        </w:numPr>
        <w:spacing w:after="0"/>
        <w:jc w:val="left"/>
        <w:rPr>
          <w:rFonts w:eastAsia="Times New Roman"/>
        </w:rPr>
      </w:pPr>
      <w:r>
        <w:rPr>
          <w:rFonts w:eastAsia="Times New Roman"/>
        </w:rPr>
        <w:t xml:space="preserve">Within each hot-spot, randomly drop one gNB from each operator within a circle of radius [10] meters </w:t>
      </w:r>
      <w:proofErr w:type="spellStart"/>
      <w:r>
        <w:rPr>
          <w:rFonts w:eastAsia="Times New Roman"/>
        </w:rPr>
        <w:t>centered</w:t>
      </w:r>
      <w:proofErr w:type="spellEnd"/>
      <w:r>
        <w:rPr>
          <w:rFonts w:eastAsia="Times New Roman"/>
        </w:rPr>
        <w:t xml:space="preserve"> at the </w:t>
      </w:r>
      <w:proofErr w:type="spellStart"/>
      <w:r>
        <w:rPr>
          <w:rFonts w:eastAsia="Times New Roman"/>
        </w:rPr>
        <w:t>center</w:t>
      </w:r>
      <w:proofErr w:type="spellEnd"/>
      <w:r>
        <w:rPr>
          <w:rFonts w:eastAsia="Times New Roman"/>
        </w:rPr>
        <w:t xml:space="preserve"> of the hot-spot </w:t>
      </w:r>
    </w:p>
    <w:p w14:paraId="61835B0E" w14:textId="77777777" w:rsidR="00ED3DC8" w:rsidRDefault="00ED3DC8" w:rsidP="00B24775">
      <w:pPr>
        <w:widowControl/>
        <w:numPr>
          <w:ilvl w:val="2"/>
          <w:numId w:val="32"/>
        </w:numPr>
        <w:spacing w:after="0"/>
        <w:jc w:val="left"/>
        <w:rPr>
          <w:rFonts w:eastAsia="Times New Roman"/>
        </w:rPr>
      </w:pPr>
      <w:r>
        <w:rPr>
          <w:rFonts w:eastAsia="Times New Roman"/>
        </w:rPr>
        <w:t>The minimum inter-gNB distance is [10] meters</w:t>
      </w:r>
    </w:p>
    <w:p w14:paraId="07492585" w14:textId="77777777" w:rsidR="00ED3DC8" w:rsidRPr="00390D4D" w:rsidRDefault="00ED3DC8" w:rsidP="00B24775">
      <w:pPr>
        <w:widowControl/>
        <w:numPr>
          <w:ilvl w:val="1"/>
          <w:numId w:val="32"/>
        </w:numPr>
        <w:spacing w:after="0"/>
        <w:jc w:val="left"/>
        <w:rPr>
          <w:rFonts w:eastAsia="Times New Roman"/>
        </w:rPr>
      </w:pPr>
      <w:r>
        <w:rPr>
          <w:rFonts w:eastAsia="Times New Roman"/>
        </w:rPr>
        <w:t xml:space="preserve">Within each hot-spot, drop UE within [28.9] meters from the hot-spot </w:t>
      </w:r>
      <w:proofErr w:type="spellStart"/>
      <w:r>
        <w:rPr>
          <w:rFonts w:eastAsia="Times New Roman"/>
        </w:rPr>
        <w:t>center</w:t>
      </w:r>
      <w:proofErr w:type="spellEnd"/>
    </w:p>
    <w:p w14:paraId="0F21A3E9" w14:textId="77777777" w:rsidR="00ED3DC8" w:rsidRDefault="00ED3DC8" w:rsidP="00B24775"/>
    <w:p w14:paraId="3A1FE3D4" w14:textId="208E4B52" w:rsidR="00ED3DC8" w:rsidRDefault="00ED3DC8" w:rsidP="007F628F">
      <w:r>
        <w:t xml:space="preserve">From our evaluation, consider the macro layer is 200 meters site-to-site distance, the deployment is quite dense. If we drop UEs uniformly within the macro sector, with high probability the UE received RSSI will not be lower than -82dBm threshold. In that case, the UE serving RSSI distribution will be the same between alternative 1 and alternative 2. The main difference between alternative 1 and alternative 2 will be the gNB to gNB RSSI distribution, where in alternative 2, if the gNB between two operators are dropped within a small radius from the hot-spot </w:t>
      </w:r>
      <w:proofErr w:type="spellStart"/>
      <w:r>
        <w:t>center</w:t>
      </w:r>
      <w:proofErr w:type="spellEnd"/>
      <w:r>
        <w:t xml:space="preserve">, the gNB to gNB RSSI will be typically high. </w:t>
      </w:r>
    </w:p>
    <w:p w14:paraId="0DEC3B85" w14:textId="37588C88" w:rsidR="00B930CB" w:rsidRDefault="00B930CB" w:rsidP="007F628F">
      <w:r>
        <w:t xml:space="preserve">In the submitted papers, 7 companies support Alt 1 and 5 companies support </w:t>
      </w:r>
      <w:r w:rsidR="00D36D05">
        <w:t>Alt 2</w:t>
      </w:r>
      <w:r w:rsidR="004C0844">
        <w:t>.</w:t>
      </w:r>
    </w:p>
    <w:p w14:paraId="3D9A0790" w14:textId="37C6A215" w:rsidR="00ED3DC8" w:rsidRDefault="00ED3DC8" w:rsidP="007F628F">
      <w:r w:rsidRPr="004A39A7">
        <w:t>Proposal:</w:t>
      </w:r>
      <w:r>
        <w:t xml:space="preserve"> </w:t>
      </w:r>
    </w:p>
    <w:p w14:paraId="59C287B9" w14:textId="77777777" w:rsidR="00B24775" w:rsidRDefault="00ED3DC8" w:rsidP="00ED3DC8">
      <w:pPr>
        <w:pStyle w:val="ListParagraph"/>
        <w:widowControl/>
        <w:numPr>
          <w:ilvl w:val="0"/>
          <w:numId w:val="21"/>
        </w:numPr>
        <w:spacing w:after="0" w:line="259" w:lineRule="auto"/>
        <w:jc w:val="left"/>
      </w:pPr>
      <w:r>
        <w:t>For sub7 GHz outdoor</w:t>
      </w:r>
      <w:r w:rsidR="00B24775">
        <w:t xml:space="preserve"> scenario</w:t>
      </w:r>
      <w:r>
        <w:t xml:space="preserve">, </w:t>
      </w:r>
      <w:r w:rsidR="00B24775">
        <w:t>adopting the following</w:t>
      </w:r>
    </w:p>
    <w:p w14:paraId="2A30FF27" w14:textId="60246C89" w:rsidR="00B24775" w:rsidRDefault="00B24775" w:rsidP="00B24775">
      <w:pPr>
        <w:widowControl/>
        <w:numPr>
          <w:ilvl w:val="1"/>
          <w:numId w:val="21"/>
        </w:numPr>
        <w:spacing w:after="0"/>
        <w:jc w:val="left"/>
        <w:rPr>
          <w:rFonts w:eastAsia="Times New Roman"/>
        </w:rPr>
      </w:pPr>
      <w:r>
        <w:t xml:space="preserve">Each </w:t>
      </w:r>
      <w:r>
        <w:rPr>
          <w:rFonts w:eastAsia="Times New Roman"/>
        </w:rPr>
        <w:t xml:space="preserve">operator randomly </w:t>
      </w:r>
      <w:proofErr w:type="gramStart"/>
      <w:r>
        <w:rPr>
          <w:rFonts w:eastAsia="Times New Roman"/>
        </w:rPr>
        <w:t>drop</w:t>
      </w:r>
      <w:proofErr w:type="gramEnd"/>
      <w:r>
        <w:rPr>
          <w:rFonts w:eastAsia="Times New Roman"/>
        </w:rPr>
        <w:t xml:space="preserve"> 2 micro-layer TRPs within each macro cell with minimum distance between </w:t>
      </w:r>
      <w:proofErr w:type="spellStart"/>
      <w:r>
        <w:rPr>
          <w:rFonts w:eastAsia="Times New Roman"/>
        </w:rPr>
        <w:t>gNBs</w:t>
      </w:r>
      <w:proofErr w:type="spellEnd"/>
      <w:r>
        <w:rPr>
          <w:rFonts w:eastAsia="Times New Roman"/>
        </w:rPr>
        <w:t xml:space="preserve"> as in NR</w:t>
      </w:r>
    </w:p>
    <w:p w14:paraId="6149A0F6" w14:textId="425E5FD2" w:rsidR="00B24775" w:rsidRDefault="00B24775" w:rsidP="00B24775">
      <w:pPr>
        <w:widowControl/>
        <w:numPr>
          <w:ilvl w:val="2"/>
          <w:numId w:val="21"/>
        </w:numPr>
        <w:spacing w:after="0"/>
        <w:jc w:val="left"/>
        <w:rPr>
          <w:rFonts w:eastAsia="Times New Roman"/>
        </w:rPr>
      </w:pPr>
      <w:r>
        <w:rPr>
          <w:rFonts w:eastAsia="Times New Roman"/>
        </w:rPr>
        <w:t>Use the NR current 57.9 meters intra-operator minimum distance</w:t>
      </w:r>
    </w:p>
    <w:p w14:paraId="34B95169" w14:textId="77777777" w:rsidR="00B24775" w:rsidRPr="007B5976" w:rsidRDefault="00B24775" w:rsidP="00B24775">
      <w:pPr>
        <w:widowControl/>
        <w:numPr>
          <w:ilvl w:val="1"/>
          <w:numId w:val="21"/>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4475059B" w14:textId="77777777" w:rsidR="00B24775" w:rsidRDefault="00B24775" w:rsidP="00B24775">
      <w:pPr>
        <w:widowControl/>
        <w:numPr>
          <w:ilvl w:val="1"/>
          <w:numId w:val="21"/>
        </w:numPr>
        <w:spacing w:after="0"/>
        <w:jc w:val="left"/>
        <w:rPr>
          <w:rFonts w:eastAsia="Times New Roman"/>
        </w:rPr>
      </w:pPr>
      <w:r>
        <w:rPr>
          <w:rFonts w:eastAsia="Times New Roman"/>
        </w:rPr>
        <w:t>Independent dropping between two operators</w:t>
      </w:r>
    </w:p>
    <w:p w14:paraId="328C6AE8" w14:textId="336F0C0C" w:rsidR="00B24775" w:rsidRDefault="00B24775" w:rsidP="00B24775">
      <w:pPr>
        <w:widowControl/>
        <w:numPr>
          <w:ilvl w:val="2"/>
          <w:numId w:val="21"/>
        </w:numPr>
        <w:spacing w:after="0"/>
        <w:jc w:val="left"/>
        <w:rPr>
          <w:rFonts w:eastAsia="Times New Roman"/>
        </w:rPr>
      </w:pPr>
      <w:r>
        <w:rPr>
          <w:rFonts w:eastAsia="Times New Roman"/>
        </w:rPr>
        <w:t>Use 10 meters as the inter-operator minimum distance</w:t>
      </w:r>
    </w:p>
    <w:p w14:paraId="4FEE219E" w14:textId="495F9FC5" w:rsidR="00B24775" w:rsidRDefault="00B24775" w:rsidP="00B24775">
      <w:pPr>
        <w:widowControl/>
        <w:numPr>
          <w:ilvl w:val="1"/>
          <w:numId w:val="21"/>
        </w:numPr>
        <w:spacing w:after="0"/>
        <w:jc w:val="left"/>
        <w:rPr>
          <w:rFonts w:eastAsia="Times New Roman"/>
        </w:rPr>
      </w:pPr>
      <w:r>
        <w:rPr>
          <w:rFonts w:eastAsia="Times New Roman"/>
        </w:rPr>
        <w:t>UE randomly dropped in the system with a minimum serving cell RSSI of -82dBm</w:t>
      </w:r>
    </w:p>
    <w:p w14:paraId="54275D90" w14:textId="77777777" w:rsidR="003A5762" w:rsidRDefault="00F7785D" w:rsidP="00B24775">
      <w:pPr>
        <w:widowControl/>
        <w:numPr>
          <w:ilvl w:val="1"/>
          <w:numId w:val="21"/>
        </w:numPr>
        <w:spacing w:after="0"/>
        <w:jc w:val="left"/>
        <w:rPr>
          <w:rFonts w:eastAsia="Times New Roman"/>
        </w:rPr>
      </w:pPr>
      <w:r>
        <w:rPr>
          <w:rFonts w:eastAsia="Times New Roman"/>
        </w:rPr>
        <w:t>For UE to UE link</w:t>
      </w:r>
    </w:p>
    <w:p w14:paraId="7481179D" w14:textId="053D45B1" w:rsidR="00F7785D" w:rsidRDefault="003A5762" w:rsidP="003A5762">
      <w:pPr>
        <w:widowControl/>
        <w:numPr>
          <w:ilvl w:val="2"/>
          <w:numId w:val="21"/>
        </w:numPr>
        <w:spacing w:after="0"/>
        <w:jc w:val="left"/>
        <w:rPr>
          <w:rFonts w:eastAsia="Times New Roman"/>
        </w:rPr>
      </w:pPr>
      <w:r>
        <w:rPr>
          <w:rFonts w:eastAsia="Times New Roman"/>
        </w:rPr>
        <w:t>I</w:t>
      </w:r>
      <w:r w:rsidR="00F7785D">
        <w:rPr>
          <w:rFonts w:eastAsia="Times New Roman"/>
        </w:rPr>
        <w:t xml:space="preserve">f one of them is indoor, </w:t>
      </w:r>
      <w:r>
        <w:rPr>
          <w:rFonts w:eastAsia="Times New Roman"/>
        </w:rPr>
        <w:t>add X dB penetration loss</w:t>
      </w:r>
    </w:p>
    <w:p w14:paraId="38C4F608" w14:textId="6BFD163B" w:rsidR="003A5762" w:rsidRDefault="003A5762" w:rsidP="003A5762">
      <w:pPr>
        <w:widowControl/>
        <w:numPr>
          <w:ilvl w:val="2"/>
          <w:numId w:val="21"/>
        </w:numPr>
        <w:spacing w:after="0"/>
        <w:jc w:val="left"/>
        <w:rPr>
          <w:rFonts w:eastAsia="Times New Roman"/>
        </w:rPr>
      </w:pPr>
      <w:r>
        <w:rPr>
          <w:rFonts w:eastAsia="Times New Roman"/>
        </w:rPr>
        <w:t>If both of them are indoor, add 2X dB penetration loss</w:t>
      </w:r>
    </w:p>
    <w:p w14:paraId="57268C92" w14:textId="6468B943" w:rsidR="003A5762" w:rsidRDefault="003A5762" w:rsidP="00B24775">
      <w:pPr>
        <w:widowControl/>
        <w:numPr>
          <w:ilvl w:val="1"/>
          <w:numId w:val="21"/>
        </w:numPr>
        <w:spacing w:after="0"/>
        <w:jc w:val="left"/>
        <w:rPr>
          <w:rFonts w:eastAsia="Times New Roman"/>
        </w:rPr>
      </w:pPr>
      <w:r>
        <w:rPr>
          <w:rFonts w:eastAsia="Times New Roman"/>
        </w:rPr>
        <w:t>For gNB to gNB link</w:t>
      </w:r>
    </w:p>
    <w:p w14:paraId="20981C41" w14:textId="40705D7A" w:rsidR="008F15E4" w:rsidRDefault="00E7541E" w:rsidP="008F15E4">
      <w:pPr>
        <w:widowControl/>
        <w:numPr>
          <w:ilvl w:val="2"/>
          <w:numId w:val="21"/>
        </w:numPr>
        <w:spacing w:after="0"/>
        <w:jc w:val="left"/>
        <w:rPr>
          <w:rFonts w:eastAsia="Times New Roman"/>
        </w:rPr>
      </w:pPr>
      <w:r>
        <w:rPr>
          <w:rFonts w:eastAsia="Times New Roman"/>
        </w:rPr>
        <w:t xml:space="preserve">FFS: </w:t>
      </w:r>
      <w:r w:rsidR="00AC6E94">
        <w:rPr>
          <w:rFonts w:eastAsia="Times New Roman"/>
        </w:rPr>
        <w:t xml:space="preserve">Ways to </w:t>
      </w:r>
    </w:p>
    <w:p w14:paraId="55C3ABD2" w14:textId="6C0BA8F2" w:rsidR="00ED3DC8" w:rsidRDefault="00F81370" w:rsidP="007F628F">
      <w:r w:rsidRPr="00233A85">
        <w:rPr>
          <w:highlight w:val="yellow"/>
        </w:rPr>
        <w:t>Proposal:</w:t>
      </w:r>
    </w:p>
    <w:p w14:paraId="648CAED8" w14:textId="59CC7C12" w:rsidR="00F81370" w:rsidRDefault="00F81370" w:rsidP="00F81370">
      <w:pPr>
        <w:pStyle w:val="ListParagraph"/>
        <w:widowControl/>
        <w:numPr>
          <w:ilvl w:val="0"/>
          <w:numId w:val="21"/>
        </w:numPr>
        <w:spacing w:after="0" w:line="259" w:lineRule="auto"/>
        <w:jc w:val="left"/>
      </w:pPr>
      <w:r>
        <w:t>For sub7 GHz outdoor scenario, adopting the following</w:t>
      </w:r>
    </w:p>
    <w:p w14:paraId="14C0B022" w14:textId="132C8326" w:rsidR="00F81370" w:rsidRDefault="00F81370" w:rsidP="00F81370">
      <w:pPr>
        <w:pStyle w:val="ListParagraph"/>
        <w:widowControl/>
        <w:numPr>
          <w:ilvl w:val="1"/>
          <w:numId w:val="21"/>
        </w:numPr>
        <w:spacing w:after="0" w:line="259" w:lineRule="auto"/>
        <w:jc w:val="left"/>
      </w:pPr>
      <w:r>
        <w:t xml:space="preserve">Macro deployment </w:t>
      </w:r>
      <w:r w:rsidR="00197E67">
        <w:t xml:space="preserve">with </w:t>
      </w:r>
      <w:r>
        <w:t>ISD=200</w:t>
      </w:r>
      <w:r w:rsidR="00197E67">
        <w:t>×A</w:t>
      </w:r>
      <w:r>
        <w:t xml:space="preserve"> meters</w:t>
      </w:r>
    </w:p>
    <w:p w14:paraId="40B48D5F" w14:textId="5A875BA8" w:rsidR="00F81370" w:rsidRDefault="00F81370" w:rsidP="00F81370">
      <w:pPr>
        <w:widowControl/>
        <w:numPr>
          <w:ilvl w:val="1"/>
          <w:numId w:val="21"/>
        </w:numPr>
        <w:spacing w:after="0"/>
        <w:jc w:val="left"/>
        <w:rPr>
          <w:rFonts w:eastAsia="Times New Roman"/>
        </w:rPr>
      </w:pPr>
      <w:r>
        <w:t xml:space="preserve">Each </w:t>
      </w:r>
      <w:r>
        <w:rPr>
          <w:rFonts w:eastAsia="Times New Roman"/>
        </w:rPr>
        <w:t>operator randomly drop</w:t>
      </w:r>
      <w:r w:rsidR="006A4D90">
        <w:rPr>
          <w:rFonts w:eastAsia="Times New Roman"/>
        </w:rPr>
        <w:t>s</w:t>
      </w:r>
      <w:r>
        <w:rPr>
          <w:rFonts w:eastAsia="Times New Roman"/>
        </w:rPr>
        <w:t xml:space="preserve"> </w:t>
      </w:r>
      <w:r w:rsidR="00197E67">
        <w:rPr>
          <w:rFonts w:eastAsia="Times New Roman"/>
        </w:rPr>
        <w:t>1</w:t>
      </w:r>
      <w:r>
        <w:rPr>
          <w:rFonts w:eastAsia="Times New Roman"/>
        </w:rPr>
        <w:t xml:space="preserve"> micro-layer TRP within each macro cell </w:t>
      </w:r>
      <w:r w:rsidR="00197E67">
        <w:rPr>
          <w:rFonts w:eastAsia="Times New Roman"/>
        </w:rPr>
        <w:t xml:space="preserve">sector </w:t>
      </w:r>
      <w:r>
        <w:rPr>
          <w:rFonts w:eastAsia="Times New Roman"/>
        </w:rPr>
        <w:t xml:space="preserve">with minimum distance between </w:t>
      </w:r>
      <w:r w:rsidR="00197E67">
        <w:rPr>
          <w:rFonts w:eastAsia="Times New Roman"/>
        </w:rPr>
        <w:t>micro-layer TRPs</w:t>
      </w:r>
      <w:r>
        <w:rPr>
          <w:rFonts w:eastAsia="Times New Roman"/>
        </w:rPr>
        <w:t xml:space="preserve"> equals 57.9</w:t>
      </w:r>
      <w:r w:rsidR="00197E67">
        <w:t>×</w:t>
      </w:r>
      <w:r w:rsidR="00197E67">
        <w:rPr>
          <w:rFonts w:eastAsia="Times New Roman"/>
        </w:rPr>
        <w:t>A</w:t>
      </w:r>
      <w:r>
        <w:rPr>
          <w:rFonts w:eastAsia="Times New Roman"/>
        </w:rPr>
        <w:t xml:space="preserve"> meters</w:t>
      </w:r>
    </w:p>
    <w:p w14:paraId="2154195A" w14:textId="77777777" w:rsidR="00F81370" w:rsidRDefault="00F81370" w:rsidP="00F81370">
      <w:pPr>
        <w:widowControl/>
        <w:numPr>
          <w:ilvl w:val="1"/>
          <w:numId w:val="21"/>
        </w:numPr>
        <w:spacing w:after="0"/>
        <w:jc w:val="left"/>
        <w:rPr>
          <w:rFonts w:eastAsia="Times New Roman"/>
        </w:rPr>
      </w:pPr>
      <w:r>
        <w:rPr>
          <w:rFonts w:eastAsia="Times New Roman"/>
        </w:rPr>
        <w:t>Independent dropping between two operators</w:t>
      </w:r>
    </w:p>
    <w:p w14:paraId="325D4F70" w14:textId="69087047" w:rsidR="00F81370" w:rsidRDefault="00F81370" w:rsidP="00F81370">
      <w:pPr>
        <w:widowControl/>
        <w:numPr>
          <w:ilvl w:val="2"/>
          <w:numId w:val="21"/>
        </w:numPr>
        <w:spacing w:after="0"/>
        <w:jc w:val="left"/>
        <w:rPr>
          <w:rFonts w:eastAsia="Times New Roman"/>
        </w:rPr>
      </w:pPr>
      <w:r>
        <w:rPr>
          <w:rFonts w:eastAsia="Times New Roman"/>
        </w:rPr>
        <w:t>Use 10</w:t>
      </w:r>
      <w:r w:rsidR="001160C2">
        <w:t>×</w:t>
      </w:r>
      <w:r w:rsidR="001160C2">
        <w:rPr>
          <w:rFonts w:eastAsia="Times New Roman"/>
        </w:rPr>
        <w:t>A</w:t>
      </w:r>
      <w:r>
        <w:rPr>
          <w:rFonts w:eastAsia="Times New Roman"/>
        </w:rPr>
        <w:t xml:space="preserve"> meters as the inter-operator </w:t>
      </w:r>
      <w:r w:rsidR="001160C2">
        <w:rPr>
          <w:rFonts w:eastAsia="Times New Roman"/>
        </w:rPr>
        <w:t xml:space="preserve">micro-layer TRP </w:t>
      </w:r>
      <w:r>
        <w:rPr>
          <w:rFonts w:eastAsia="Times New Roman"/>
        </w:rPr>
        <w:t>minimum distance</w:t>
      </w:r>
    </w:p>
    <w:p w14:paraId="40BD48F0" w14:textId="7E553A53" w:rsidR="00F81370" w:rsidRPr="00197E67" w:rsidRDefault="00F81370" w:rsidP="00EA58BC">
      <w:pPr>
        <w:widowControl/>
        <w:numPr>
          <w:ilvl w:val="1"/>
          <w:numId w:val="21"/>
        </w:numPr>
        <w:spacing w:after="0"/>
        <w:jc w:val="left"/>
        <w:rPr>
          <w:rFonts w:eastAsia="Times New Roman"/>
        </w:rPr>
      </w:pPr>
      <w:r w:rsidRPr="00197E67">
        <w:rPr>
          <w:rFonts w:eastAsia="Times New Roman"/>
        </w:rPr>
        <w:t xml:space="preserve">UE randomly dropped </w:t>
      </w:r>
      <w:r w:rsidR="00197E67" w:rsidRPr="00197E67">
        <w:rPr>
          <w:rFonts w:eastAsia="Times New Roman"/>
        </w:rPr>
        <w:t>within macro cell</w:t>
      </w:r>
      <w:r w:rsidR="00197E67">
        <w:rPr>
          <w:rFonts w:eastAsia="Times New Roman"/>
        </w:rPr>
        <w:t xml:space="preserve"> sector </w:t>
      </w:r>
      <w:r w:rsidRPr="00197E67">
        <w:rPr>
          <w:rFonts w:eastAsia="Times New Roman"/>
        </w:rPr>
        <w:t>with a minimum serving cell RSSI of -82dBm</w:t>
      </w:r>
    </w:p>
    <w:p w14:paraId="0FCC413A" w14:textId="05F382D0" w:rsidR="00F81370" w:rsidRDefault="00F81370" w:rsidP="00F81370">
      <w:pPr>
        <w:widowControl/>
        <w:numPr>
          <w:ilvl w:val="1"/>
          <w:numId w:val="21"/>
        </w:numPr>
        <w:spacing w:after="0"/>
        <w:jc w:val="left"/>
        <w:rPr>
          <w:rFonts w:eastAsia="Times New Roman"/>
        </w:rPr>
      </w:pPr>
      <w:r>
        <w:rPr>
          <w:rFonts w:eastAsia="Times New Roman"/>
        </w:rPr>
        <w:t>All UEs dropped outdoor</w:t>
      </w:r>
    </w:p>
    <w:p w14:paraId="69EE21BA" w14:textId="27AC5297" w:rsidR="00F81370" w:rsidRDefault="00197E67" w:rsidP="00F81370">
      <w:pPr>
        <w:widowControl/>
        <w:numPr>
          <w:ilvl w:val="1"/>
          <w:numId w:val="21"/>
        </w:numPr>
        <w:spacing w:after="0"/>
        <w:jc w:val="left"/>
        <w:rPr>
          <w:rFonts w:eastAsia="Times New Roman"/>
        </w:rPr>
      </w:pPr>
      <w:r>
        <w:rPr>
          <w:rFonts w:eastAsia="Times New Roman"/>
        </w:rPr>
        <w:t xml:space="preserve">Try </w:t>
      </w:r>
      <w:r w:rsidR="001160C2">
        <w:rPr>
          <w:rFonts w:eastAsia="Times New Roman"/>
        </w:rPr>
        <w:t>A</w:t>
      </w:r>
      <w:r w:rsidR="00F81370">
        <w:rPr>
          <w:rFonts w:eastAsia="Times New Roman"/>
        </w:rPr>
        <w:t xml:space="preserve">&gt;=1 and find the </w:t>
      </w:r>
      <w:r w:rsidR="001160C2">
        <w:rPr>
          <w:rFonts w:eastAsia="Times New Roman"/>
        </w:rPr>
        <w:t>A</w:t>
      </w:r>
      <w:r w:rsidR="00F81370">
        <w:rPr>
          <w:rFonts w:eastAsia="Times New Roman"/>
        </w:rPr>
        <w:t xml:space="preserve"> that satisfies serving cell </w:t>
      </w:r>
      <w:r w:rsidR="001160C2">
        <w:rPr>
          <w:rFonts w:eastAsia="Times New Roman"/>
        </w:rPr>
        <w:t>received power</w:t>
      </w:r>
      <w:r w:rsidR="00F81370">
        <w:rPr>
          <w:rFonts w:eastAsia="Times New Roman"/>
        </w:rPr>
        <w:t xml:space="preserve"> distribution satisfies </w:t>
      </w:r>
      <w:r w:rsidR="00A65F17">
        <w:rPr>
          <w:rFonts w:eastAsia="Times New Roman"/>
        </w:rPr>
        <w:t>(10+</w:t>
      </w:r>
      <w:proofErr w:type="gramStart"/>
      <w:r w:rsidR="00A65F17">
        <w:rPr>
          <w:rFonts w:eastAsia="Times New Roman"/>
        </w:rPr>
        <w:t>X)%</w:t>
      </w:r>
      <w:proofErr w:type="gramEnd"/>
      <w:r w:rsidR="00A65F17">
        <w:rPr>
          <w:rFonts w:eastAsia="Times New Roman"/>
        </w:rPr>
        <w:t xml:space="preserve"> to (15+X)%]</w:t>
      </w:r>
      <w:r w:rsidR="00F81370">
        <w:rPr>
          <w:rFonts w:eastAsia="Times New Roman"/>
        </w:rPr>
        <w:t xml:space="preserve"> UEs below -72dBm</w:t>
      </w:r>
    </w:p>
    <w:p w14:paraId="5B35822C" w14:textId="35F27BFB" w:rsidR="006A4D90" w:rsidRDefault="006A4D90" w:rsidP="00F81370">
      <w:pPr>
        <w:widowControl/>
        <w:numPr>
          <w:ilvl w:val="1"/>
          <w:numId w:val="21"/>
        </w:numPr>
        <w:spacing w:after="0"/>
        <w:jc w:val="left"/>
        <w:rPr>
          <w:rFonts w:eastAsia="Times New Roman"/>
        </w:rPr>
      </w:pPr>
      <w:r>
        <w:rPr>
          <w:rFonts w:eastAsia="Times New Roman"/>
        </w:rPr>
        <w:t>Other parameters follow the table below</w:t>
      </w:r>
    </w:p>
    <w:p w14:paraId="328B2D38" w14:textId="2233EA08" w:rsidR="006A4D90" w:rsidRDefault="006A4D90" w:rsidP="00F81370">
      <w:pPr>
        <w:widowControl/>
        <w:numPr>
          <w:ilvl w:val="1"/>
          <w:numId w:val="21"/>
        </w:numPr>
        <w:spacing w:after="0"/>
        <w:jc w:val="left"/>
        <w:rPr>
          <w:rFonts w:eastAsia="Times New Roman"/>
        </w:rPr>
      </w:pPr>
      <w:r>
        <w:rPr>
          <w:rFonts w:eastAsia="Times New Roman"/>
        </w:rPr>
        <w:t>An email discussion will be requested on calibration on parameter A</w:t>
      </w:r>
      <w:r w:rsidR="00A65F17">
        <w:rPr>
          <w:rFonts w:eastAsia="Times New Roman"/>
        </w:rPr>
        <w:t xml:space="preserve"> and X</w:t>
      </w:r>
    </w:p>
    <w:p w14:paraId="165D2ADA" w14:textId="41037588" w:rsidR="00F81370" w:rsidRDefault="00F81370" w:rsidP="007F628F"/>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314"/>
      </w:tblGrid>
      <w:tr w:rsidR="001160C2" w:rsidRPr="006F2E67" w14:paraId="1E042814" w14:textId="77777777" w:rsidTr="001160C2">
        <w:trPr>
          <w:jc w:val="center"/>
        </w:trPr>
        <w:tc>
          <w:tcPr>
            <w:tcW w:w="1971" w:type="dxa"/>
            <w:shd w:val="clear" w:color="auto" w:fill="auto"/>
          </w:tcPr>
          <w:p w14:paraId="46C0C88E" w14:textId="77777777" w:rsidR="001160C2" w:rsidRPr="006F2E67" w:rsidRDefault="001160C2" w:rsidP="00EA58BC">
            <w:r w:rsidRPr="006F2E67">
              <w:lastRenderedPageBreak/>
              <w:t>Parameters</w:t>
            </w:r>
          </w:p>
        </w:tc>
        <w:tc>
          <w:tcPr>
            <w:tcW w:w="5314" w:type="dxa"/>
            <w:shd w:val="clear" w:color="auto" w:fill="auto"/>
          </w:tcPr>
          <w:p w14:paraId="6CDAB950" w14:textId="7155A7B3" w:rsidR="001160C2" w:rsidRPr="006F2E67" w:rsidRDefault="001160C2" w:rsidP="00EA58BC">
            <w:r>
              <w:t>Outdoor</w:t>
            </w:r>
            <w:r w:rsidRPr="006F2E67">
              <w:t xml:space="preserve"> Sub-7GHz</w:t>
            </w:r>
          </w:p>
        </w:tc>
      </w:tr>
      <w:tr w:rsidR="001160C2" w:rsidRPr="006F2E67" w14:paraId="7F4F253D" w14:textId="77777777" w:rsidTr="001160C2">
        <w:trPr>
          <w:jc w:val="center"/>
        </w:trPr>
        <w:tc>
          <w:tcPr>
            <w:tcW w:w="1971" w:type="dxa"/>
            <w:shd w:val="clear" w:color="auto" w:fill="auto"/>
          </w:tcPr>
          <w:p w14:paraId="20823E0A" w14:textId="77777777" w:rsidR="001160C2" w:rsidRPr="006F2E67" w:rsidRDefault="001160C2" w:rsidP="00EA58BC">
            <w:r w:rsidRPr="006F2E67">
              <w:t>Carrier Frequency</w:t>
            </w:r>
          </w:p>
        </w:tc>
        <w:tc>
          <w:tcPr>
            <w:tcW w:w="5314" w:type="dxa"/>
            <w:shd w:val="clear" w:color="auto" w:fill="auto"/>
          </w:tcPr>
          <w:p w14:paraId="3F92D701" w14:textId="77777777" w:rsidR="001160C2" w:rsidRPr="006F2E67" w:rsidRDefault="001160C2" w:rsidP="00EA58BC">
            <w:r w:rsidRPr="006F2E67">
              <w:t>5GHz</w:t>
            </w:r>
          </w:p>
        </w:tc>
      </w:tr>
      <w:tr w:rsidR="001160C2" w:rsidRPr="00CA7A13" w14:paraId="35C75ECA" w14:textId="77777777" w:rsidTr="001160C2">
        <w:trPr>
          <w:jc w:val="center"/>
        </w:trPr>
        <w:tc>
          <w:tcPr>
            <w:tcW w:w="1971" w:type="dxa"/>
            <w:shd w:val="clear" w:color="auto" w:fill="auto"/>
          </w:tcPr>
          <w:p w14:paraId="1A549A3C" w14:textId="77777777" w:rsidR="001160C2" w:rsidRPr="006F2E67" w:rsidRDefault="001160C2" w:rsidP="00EA58BC">
            <w:r w:rsidRPr="006F2E67">
              <w:t>Carrier Channel Bandwidth</w:t>
            </w:r>
          </w:p>
        </w:tc>
        <w:tc>
          <w:tcPr>
            <w:tcW w:w="5314" w:type="dxa"/>
            <w:shd w:val="clear" w:color="auto" w:fill="auto"/>
          </w:tcPr>
          <w:p w14:paraId="3AADBA0D" w14:textId="77777777" w:rsidR="001160C2" w:rsidRPr="00CA7A13" w:rsidRDefault="001160C2" w:rsidP="00EA58BC">
            <w:r>
              <w:t xml:space="preserve">20MHz </w:t>
            </w:r>
            <w:proofErr w:type="gramStart"/>
            <w:r>
              <w:t>baseline ,</w:t>
            </w:r>
            <w:proofErr w:type="gramEnd"/>
            <w:r>
              <w:t xml:space="preserve"> 80MHz optional</w:t>
            </w:r>
          </w:p>
        </w:tc>
      </w:tr>
      <w:tr w:rsidR="001160C2" w14:paraId="5F878505" w14:textId="77777777" w:rsidTr="001160C2">
        <w:trPr>
          <w:jc w:val="center"/>
        </w:trPr>
        <w:tc>
          <w:tcPr>
            <w:tcW w:w="1971" w:type="dxa"/>
            <w:shd w:val="clear" w:color="auto" w:fill="auto"/>
          </w:tcPr>
          <w:p w14:paraId="3C8C2B99" w14:textId="77777777" w:rsidR="001160C2" w:rsidRPr="006F2E67" w:rsidRDefault="001160C2" w:rsidP="00EA58BC">
            <w:r w:rsidRPr="006F2E67">
              <w:t>Number of carriers</w:t>
            </w:r>
          </w:p>
        </w:tc>
        <w:tc>
          <w:tcPr>
            <w:tcW w:w="5314" w:type="dxa"/>
            <w:shd w:val="clear" w:color="auto" w:fill="auto"/>
          </w:tcPr>
          <w:p w14:paraId="6871599B" w14:textId="77777777" w:rsidR="001160C2" w:rsidRDefault="001160C2" w:rsidP="00EA58BC">
            <w:r>
              <w:t>1</w:t>
            </w:r>
          </w:p>
        </w:tc>
      </w:tr>
      <w:tr w:rsidR="001160C2" w14:paraId="3B2E84D9" w14:textId="77777777" w:rsidTr="001160C2">
        <w:trPr>
          <w:jc w:val="center"/>
        </w:trPr>
        <w:tc>
          <w:tcPr>
            <w:tcW w:w="1971" w:type="dxa"/>
            <w:shd w:val="clear" w:color="auto" w:fill="auto"/>
          </w:tcPr>
          <w:p w14:paraId="6D06F85D" w14:textId="77777777" w:rsidR="001160C2" w:rsidRPr="006F2E67" w:rsidRDefault="001160C2" w:rsidP="00EA58BC">
            <w:r>
              <w:rPr>
                <w:lang w:eastAsia="x-none"/>
              </w:rPr>
              <w:t>Number of users per operator</w:t>
            </w:r>
          </w:p>
        </w:tc>
        <w:tc>
          <w:tcPr>
            <w:tcW w:w="5314" w:type="dxa"/>
            <w:shd w:val="clear" w:color="auto" w:fill="auto"/>
          </w:tcPr>
          <w:p w14:paraId="3F730909" w14:textId="77777777" w:rsidR="001160C2" w:rsidRDefault="001160C2" w:rsidP="00EA58BC">
            <w:r>
              <w:t>5 per gNB per 20MHz</w:t>
            </w:r>
          </w:p>
        </w:tc>
      </w:tr>
      <w:tr w:rsidR="001160C2" w14:paraId="4BACB69F" w14:textId="77777777" w:rsidTr="001160C2">
        <w:trPr>
          <w:jc w:val="center"/>
        </w:trPr>
        <w:tc>
          <w:tcPr>
            <w:tcW w:w="1971" w:type="dxa"/>
            <w:shd w:val="clear" w:color="auto" w:fill="auto"/>
          </w:tcPr>
          <w:p w14:paraId="02AB45DD" w14:textId="77777777" w:rsidR="001160C2" w:rsidRPr="006F2E67" w:rsidRDefault="001160C2" w:rsidP="00EA58BC">
            <w:r w:rsidRPr="006F2E67">
              <w:t>SCS</w:t>
            </w:r>
          </w:p>
        </w:tc>
        <w:tc>
          <w:tcPr>
            <w:tcW w:w="5314" w:type="dxa"/>
            <w:shd w:val="clear" w:color="auto" w:fill="auto"/>
          </w:tcPr>
          <w:p w14:paraId="7FA3D844" w14:textId="77777777" w:rsidR="001160C2" w:rsidRDefault="001160C2" w:rsidP="00EA58BC">
            <w:r>
              <w:t>To be reported together simulation results</w:t>
            </w:r>
          </w:p>
        </w:tc>
      </w:tr>
      <w:tr w:rsidR="001160C2" w:rsidRPr="006F2E67" w14:paraId="53FE8390" w14:textId="77777777" w:rsidTr="001160C2">
        <w:trPr>
          <w:jc w:val="center"/>
        </w:trPr>
        <w:tc>
          <w:tcPr>
            <w:tcW w:w="1971" w:type="dxa"/>
            <w:shd w:val="clear" w:color="auto" w:fill="auto"/>
          </w:tcPr>
          <w:p w14:paraId="3BE6BD5D" w14:textId="77777777" w:rsidR="001160C2" w:rsidRPr="006F2E67" w:rsidRDefault="001160C2" w:rsidP="00EA58BC">
            <w:r w:rsidRPr="006F2E67">
              <w:t>Channel Model</w:t>
            </w:r>
          </w:p>
        </w:tc>
        <w:tc>
          <w:tcPr>
            <w:tcW w:w="5314" w:type="dxa"/>
            <w:shd w:val="clear" w:color="auto" w:fill="auto"/>
          </w:tcPr>
          <w:p w14:paraId="1DFB7D31" w14:textId="29C24E11" w:rsidR="001160C2" w:rsidRPr="006F2E67" w:rsidRDefault="001160C2" w:rsidP="00EA58BC">
            <w:r w:rsidRPr="006F2E67">
              <w:t xml:space="preserve">NR </w:t>
            </w:r>
            <w:proofErr w:type="spellStart"/>
            <w:r>
              <w:t>UMi</w:t>
            </w:r>
            <w:proofErr w:type="spellEnd"/>
            <w:r>
              <w:t xml:space="preserve"> street canyon</w:t>
            </w:r>
          </w:p>
        </w:tc>
      </w:tr>
      <w:tr w:rsidR="001160C2" w:rsidRPr="006F2E67" w14:paraId="1051E25B" w14:textId="77777777" w:rsidTr="001160C2">
        <w:trPr>
          <w:jc w:val="center"/>
        </w:trPr>
        <w:tc>
          <w:tcPr>
            <w:tcW w:w="1971" w:type="dxa"/>
            <w:shd w:val="clear" w:color="auto" w:fill="auto"/>
          </w:tcPr>
          <w:p w14:paraId="6609FF15" w14:textId="77777777" w:rsidR="001160C2" w:rsidRPr="006F2E67" w:rsidRDefault="001160C2" w:rsidP="00EA58BC">
            <w:r w:rsidRPr="006F2E67">
              <w:t>BS/AP Tx Power</w:t>
            </w:r>
          </w:p>
        </w:tc>
        <w:tc>
          <w:tcPr>
            <w:tcW w:w="5314" w:type="dxa"/>
            <w:shd w:val="clear" w:color="auto" w:fill="auto"/>
          </w:tcPr>
          <w:p w14:paraId="288BA551" w14:textId="77777777" w:rsidR="001160C2" w:rsidRPr="006F2E67" w:rsidRDefault="001160C2" w:rsidP="00EA58BC">
            <w:r w:rsidRPr="006F2E67">
              <w:t>23dBm (total across all TX antennas)</w:t>
            </w:r>
          </w:p>
        </w:tc>
      </w:tr>
      <w:tr w:rsidR="001160C2" w:rsidRPr="006F2E67" w14:paraId="2F9232B1" w14:textId="77777777" w:rsidTr="001160C2">
        <w:trPr>
          <w:jc w:val="center"/>
        </w:trPr>
        <w:tc>
          <w:tcPr>
            <w:tcW w:w="1971" w:type="dxa"/>
            <w:shd w:val="clear" w:color="auto" w:fill="auto"/>
          </w:tcPr>
          <w:p w14:paraId="30656CF0" w14:textId="77777777" w:rsidR="001160C2" w:rsidRPr="006F2E67" w:rsidRDefault="001160C2" w:rsidP="00EA58BC">
            <w:r w:rsidRPr="006F2E67">
              <w:t>UE/STA Tx Power</w:t>
            </w:r>
          </w:p>
        </w:tc>
        <w:tc>
          <w:tcPr>
            <w:tcW w:w="5314" w:type="dxa"/>
            <w:shd w:val="clear" w:color="auto" w:fill="auto"/>
          </w:tcPr>
          <w:p w14:paraId="3E110FA6" w14:textId="77777777" w:rsidR="001160C2" w:rsidRPr="006F2E67" w:rsidRDefault="001160C2" w:rsidP="00EA58BC">
            <w:r w:rsidRPr="006F2E67">
              <w:t>18dBm (total across all TX antennas)</w:t>
            </w:r>
          </w:p>
        </w:tc>
      </w:tr>
      <w:tr w:rsidR="001160C2" w:rsidRPr="006F2E67" w14:paraId="5CDB3453" w14:textId="77777777" w:rsidTr="001160C2">
        <w:trPr>
          <w:jc w:val="center"/>
        </w:trPr>
        <w:tc>
          <w:tcPr>
            <w:tcW w:w="1971" w:type="dxa"/>
            <w:shd w:val="clear" w:color="auto" w:fill="auto"/>
          </w:tcPr>
          <w:p w14:paraId="16AF6C8C" w14:textId="77777777" w:rsidR="001160C2" w:rsidRPr="006F2E67" w:rsidRDefault="001160C2" w:rsidP="00EA58BC">
            <w:r w:rsidRPr="006F2E67">
              <w:t>BS/AP Antenna gain</w:t>
            </w:r>
          </w:p>
        </w:tc>
        <w:tc>
          <w:tcPr>
            <w:tcW w:w="5314" w:type="dxa"/>
            <w:shd w:val="clear" w:color="auto" w:fill="auto"/>
          </w:tcPr>
          <w:p w14:paraId="62E3EBD5" w14:textId="0748E2F0" w:rsidR="001160C2" w:rsidRPr="006F2E67" w:rsidRDefault="001160C2" w:rsidP="00EA58BC">
            <w:r w:rsidRPr="006F2E67">
              <w:t>0</w:t>
            </w:r>
            <w:r>
              <w:t xml:space="preserve"> </w:t>
            </w:r>
            <w:proofErr w:type="spellStart"/>
            <w:r w:rsidRPr="006F2E67">
              <w:t>dBi</w:t>
            </w:r>
            <w:proofErr w:type="spellEnd"/>
            <w:r w:rsidRPr="006F2E67">
              <w:t xml:space="preserve">   </w:t>
            </w:r>
          </w:p>
        </w:tc>
      </w:tr>
      <w:tr w:rsidR="001160C2" w:rsidRPr="006F2E67" w14:paraId="1A000C4B" w14:textId="77777777" w:rsidTr="001160C2">
        <w:trPr>
          <w:jc w:val="center"/>
        </w:trPr>
        <w:tc>
          <w:tcPr>
            <w:tcW w:w="1971" w:type="dxa"/>
            <w:shd w:val="clear" w:color="auto" w:fill="auto"/>
          </w:tcPr>
          <w:p w14:paraId="60734E35" w14:textId="77777777" w:rsidR="001160C2" w:rsidRPr="006F2E67" w:rsidRDefault="001160C2" w:rsidP="00EA58BC">
            <w:r w:rsidRPr="006F2E67">
              <w:t>UE/STA Antenna gain</w:t>
            </w:r>
          </w:p>
        </w:tc>
        <w:tc>
          <w:tcPr>
            <w:tcW w:w="5314" w:type="dxa"/>
            <w:shd w:val="clear" w:color="auto" w:fill="auto"/>
          </w:tcPr>
          <w:p w14:paraId="428C4356" w14:textId="77777777" w:rsidR="001160C2" w:rsidRPr="006F2E67" w:rsidRDefault="001160C2" w:rsidP="00EA58BC">
            <w:r w:rsidRPr="006F2E67">
              <w:t xml:space="preserve">0 </w:t>
            </w:r>
            <w:proofErr w:type="spellStart"/>
            <w:r w:rsidRPr="006F2E67">
              <w:t>dBi</w:t>
            </w:r>
            <w:proofErr w:type="spellEnd"/>
          </w:p>
        </w:tc>
      </w:tr>
      <w:tr w:rsidR="001160C2" w:rsidRPr="006F2E67" w14:paraId="1A2C72ED" w14:textId="77777777" w:rsidTr="001160C2">
        <w:trPr>
          <w:jc w:val="center"/>
        </w:trPr>
        <w:tc>
          <w:tcPr>
            <w:tcW w:w="1971" w:type="dxa"/>
            <w:shd w:val="clear" w:color="auto" w:fill="auto"/>
          </w:tcPr>
          <w:p w14:paraId="0EE448C1" w14:textId="77777777" w:rsidR="001160C2" w:rsidRPr="006F2E67" w:rsidRDefault="001160C2" w:rsidP="00EA58BC">
            <w:r w:rsidRPr="006F2E67">
              <w:t>BS/AP Noise Figure</w:t>
            </w:r>
          </w:p>
        </w:tc>
        <w:tc>
          <w:tcPr>
            <w:tcW w:w="5314" w:type="dxa"/>
            <w:shd w:val="clear" w:color="auto" w:fill="auto"/>
          </w:tcPr>
          <w:p w14:paraId="66C7CDBB" w14:textId="77777777" w:rsidR="001160C2" w:rsidRPr="006F2E67" w:rsidRDefault="001160C2" w:rsidP="00EA58BC">
            <w:r w:rsidRPr="006F2E67">
              <w:t>5dB</w:t>
            </w:r>
          </w:p>
        </w:tc>
      </w:tr>
      <w:tr w:rsidR="001160C2" w:rsidRPr="006F2E67" w14:paraId="70A0FE3B" w14:textId="77777777" w:rsidTr="001160C2">
        <w:trPr>
          <w:jc w:val="center"/>
        </w:trPr>
        <w:tc>
          <w:tcPr>
            <w:tcW w:w="1971" w:type="dxa"/>
            <w:shd w:val="clear" w:color="auto" w:fill="auto"/>
          </w:tcPr>
          <w:p w14:paraId="3641A878" w14:textId="77777777" w:rsidR="001160C2" w:rsidRPr="006F2E67" w:rsidRDefault="001160C2" w:rsidP="00EA58BC">
            <w:r w:rsidRPr="006F2E67">
              <w:t>UE/STA Receiver Noise Figure</w:t>
            </w:r>
          </w:p>
        </w:tc>
        <w:tc>
          <w:tcPr>
            <w:tcW w:w="5314" w:type="dxa"/>
            <w:shd w:val="clear" w:color="auto" w:fill="auto"/>
          </w:tcPr>
          <w:p w14:paraId="0FE8CA2E" w14:textId="77777777" w:rsidR="001160C2" w:rsidRPr="006F2E67" w:rsidRDefault="001160C2" w:rsidP="00EA58BC">
            <w:r w:rsidRPr="006F2E67">
              <w:t>9dB</w:t>
            </w:r>
          </w:p>
        </w:tc>
      </w:tr>
      <w:tr w:rsidR="001160C2" w:rsidRPr="006F2E67" w14:paraId="7470898F" w14:textId="77777777" w:rsidTr="001160C2">
        <w:trPr>
          <w:jc w:val="center"/>
        </w:trPr>
        <w:tc>
          <w:tcPr>
            <w:tcW w:w="1971" w:type="dxa"/>
            <w:shd w:val="clear" w:color="auto" w:fill="auto"/>
          </w:tcPr>
          <w:p w14:paraId="6B460E20" w14:textId="77777777" w:rsidR="001160C2" w:rsidRPr="006F2E67" w:rsidRDefault="001160C2" w:rsidP="00EA58BC">
            <w:r w:rsidRPr="006F2E67">
              <w:t>Minimum received power from serving cell for UE dropping</w:t>
            </w:r>
          </w:p>
        </w:tc>
        <w:tc>
          <w:tcPr>
            <w:tcW w:w="5314" w:type="dxa"/>
            <w:shd w:val="clear" w:color="auto" w:fill="auto"/>
          </w:tcPr>
          <w:p w14:paraId="7998C2A7" w14:textId="77777777" w:rsidR="001160C2" w:rsidRPr="006F2E67" w:rsidRDefault="001160C2" w:rsidP="00EA58BC">
            <w:r w:rsidRPr="006F2E67">
              <w:t>-82dBm</w:t>
            </w:r>
          </w:p>
        </w:tc>
      </w:tr>
      <w:tr w:rsidR="001160C2" w:rsidRPr="006F2E67" w14:paraId="19B8993E" w14:textId="77777777" w:rsidTr="001160C2">
        <w:trPr>
          <w:jc w:val="center"/>
        </w:trPr>
        <w:tc>
          <w:tcPr>
            <w:tcW w:w="1971" w:type="dxa"/>
            <w:shd w:val="clear" w:color="auto" w:fill="auto"/>
          </w:tcPr>
          <w:p w14:paraId="1C5A2DC2" w14:textId="77777777" w:rsidR="001160C2" w:rsidRPr="006F2E67" w:rsidRDefault="001160C2" w:rsidP="00EA58BC">
            <w:r w:rsidRPr="006F2E67">
              <w:t>UE receiver</w:t>
            </w:r>
          </w:p>
        </w:tc>
        <w:tc>
          <w:tcPr>
            <w:tcW w:w="5314" w:type="dxa"/>
            <w:shd w:val="clear" w:color="auto" w:fill="auto"/>
          </w:tcPr>
          <w:p w14:paraId="4A9A3A3A" w14:textId="77777777" w:rsidR="001160C2" w:rsidRPr="006F2E67" w:rsidRDefault="001160C2" w:rsidP="00EA58BC">
            <w:r w:rsidRPr="00CA7A13">
              <w:t>MMSE-IRC as the baseline receiver</w:t>
            </w:r>
          </w:p>
        </w:tc>
      </w:tr>
      <w:tr w:rsidR="001160C2" w:rsidRPr="006F2E67" w14:paraId="2FCDFA37" w14:textId="77777777" w:rsidTr="001160C2">
        <w:trPr>
          <w:jc w:val="center"/>
        </w:trPr>
        <w:tc>
          <w:tcPr>
            <w:tcW w:w="1971" w:type="dxa"/>
            <w:shd w:val="clear" w:color="auto" w:fill="auto"/>
          </w:tcPr>
          <w:p w14:paraId="59DB8EA7" w14:textId="77777777" w:rsidR="001160C2" w:rsidRPr="006F2E67" w:rsidRDefault="001160C2" w:rsidP="00EA58BC">
            <w:r w:rsidRPr="006F2E67">
              <w:t>BS/AP antenna Array configuration</w:t>
            </w:r>
          </w:p>
        </w:tc>
        <w:tc>
          <w:tcPr>
            <w:tcW w:w="5314" w:type="dxa"/>
            <w:shd w:val="clear" w:color="auto" w:fill="auto"/>
          </w:tcPr>
          <w:p w14:paraId="56FC802C" w14:textId="77777777" w:rsidR="001160C2" w:rsidRPr="006F2E67" w:rsidRDefault="001160C2" w:rsidP="00EA58BC">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1160C2" w:rsidRPr="00293776" w14:paraId="5600DA49" w14:textId="77777777" w:rsidTr="001160C2">
        <w:trPr>
          <w:jc w:val="center"/>
        </w:trPr>
        <w:tc>
          <w:tcPr>
            <w:tcW w:w="1971" w:type="dxa"/>
            <w:shd w:val="clear" w:color="auto" w:fill="auto"/>
          </w:tcPr>
          <w:p w14:paraId="0C04EED8" w14:textId="77777777" w:rsidR="001160C2" w:rsidRPr="006F2E67" w:rsidRDefault="001160C2" w:rsidP="00EA58BC">
            <w:r w:rsidRPr="006F2E67">
              <w:t>UE/STA antenna Array configuration</w:t>
            </w:r>
          </w:p>
        </w:tc>
        <w:tc>
          <w:tcPr>
            <w:tcW w:w="5314" w:type="dxa"/>
            <w:shd w:val="clear" w:color="auto" w:fill="auto"/>
          </w:tcPr>
          <w:p w14:paraId="344B864C" w14:textId="77777777" w:rsidR="001160C2" w:rsidRDefault="001160C2" w:rsidP="00EA58BC">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506BE36E" w14:textId="77777777" w:rsidR="001160C2" w:rsidRPr="00293776" w:rsidRDefault="001160C2" w:rsidP="00EA58BC">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1160C2" w:rsidRPr="00CA7A13" w14:paraId="0A9C4B5B" w14:textId="77777777" w:rsidTr="001160C2">
        <w:trPr>
          <w:jc w:val="center"/>
        </w:trPr>
        <w:tc>
          <w:tcPr>
            <w:tcW w:w="1971" w:type="dxa"/>
            <w:shd w:val="clear" w:color="auto" w:fill="auto"/>
          </w:tcPr>
          <w:p w14:paraId="79C30EDD" w14:textId="77777777" w:rsidR="001160C2" w:rsidRPr="006F2E67" w:rsidRDefault="001160C2" w:rsidP="00EA58BC">
            <w:r w:rsidRPr="006F2E67">
              <w:t>Traffic model</w:t>
            </w:r>
          </w:p>
        </w:tc>
        <w:tc>
          <w:tcPr>
            <w:tcW w:w="5314" w:type="dxa"/>
            <w:shd w:val="clear" w:color="auto" w:fill="auto"/>
          </w:tcPr>
          <w:p w14:paraId="4B1E2726" w14:textId="77777777" w:rsidR="001160C2" w:rsidRDefault="001160C2" w:rsidP="00EA58BC">
            <w:r>
              <w:t xml:space="preserve">Use 36.889 Table A.1.1. </w:t>
            </w:r>
          </w:p>
          <w:p w14:paraId="5ED0C82D" w14:textId="77777777" w:rsidR="001160C2" w:rsidRPr="00CA7A13" w:rsidRDefault="001160C2" w:rsidP="00EA58BC">
            <w:r>
              <w:t>Note: Results based on the mixed traffic models can be used to determine the design.</w:t>
            </w:r>
          </w:p>
        </w:tc>
      </w:tr>
      <w:tr w:rsidR="001160C2" w:rsidRPr="006F2E67" w14:paraId="305AAAC0" w14:textId="77777777" w:rsidTr="001160C2">
        <w:trPr>
          <w:jc w:val="center"/>
        </w:trPr>
        <w:tc>
          <w:tcPr>
            <w:tcW w:w="1971" w:type="dxa"/>
            <w:shd w:val="clear" w:color="auto" w:fill="auto"/>
          </w:tcPr>
          <w:p w14:paraId="29038FD7" w14:textId="77777777" w:rsidR="001160C2" w:rsidRPr="006F2E67" w:rsidRDefault="001160C2" w:rsidP="00EA58BC">
            <w:r w:rsidRPr="006F2E67">
              <w:t>UE/STA to UE/STA link pathloss model</w:t>
            </w:r>
          </w:p>
        </w:tc>
        <w:tc>
          <w:tcPr>
            <w:tcW w:w="5314" w:type="dxa"/>
            <w:shd w:val="clear" w:color="auto" w:fill="auto"/>
          </w:tcPr>
          <w:p w14:paraId="08B20446" w14:textId="2C2AA468" w:rsidR="001160C2" w:rsidRPr="006F2E67" w:rsidRDefault="001160C2" w:rsidP="00EA58BC">
            <w:r w:rsidRPr="006F2E67">
              <w:t xml:space="preserve">Directly use </w:t>
            </w:r>
            <w:proofErr w:type="spellStart"/>
            <w:r>
              <w:t>UMi</w:t>
            </w:r>
            <w:proofErr w:type="spellEnd"/>
            <w:r>
              <w:t xml:space="preserve"> street canyon</w:t>
            </w:r>
            <w:r w:rsidR="00EA58BC">
              <w:t xml:space="preserve"> </w:t>
            </w:r>
            <w:r w:rsidRPr="006F2E67">
              <w:t xml:space="preserve">pathloss model with proper d_3D with </w:t>
            </w:r>
            <w:proofErr w:type="spellStart"/>
            <w:r>
              <w:t>UMi</w:t>
            </w:r>
            <w:proofErr w:type="spellEnd"/>
            <w:r>
              <w:t xml:space="preserve"> street canyon </w:t>
            </w:r>
            <w:r w:rsidRPr="006F2E67">
              <w:t>LOS probability</w:t>
            </w:r>
          </w:p>
        </w:tc>
      </w:tr>
      <w:tr w:rsidR="001160C2" w:rsidRPr="006F2E67" w14:paraId="654023F2" w14:textId="77777777" w:rsidTr="001160C2">
        <w:trPr>
          <w:jc w:val="center"/>
        </w:trPr>
        <w:tc>
          <w:tcPr>
            <w:tcW w:w="1971" w:type="dxa"/>
            <w:shd w:val="clear" w:color="auto" w:fill="auto"/>
          </w:tcPr>
          <w:p w14:paraId="21555FDE" w14:textId="77777777" w:rsidR="001160C2" w:rsidRPr="006F2E67" w:rsidRDefault="001160C2" w:rsidP="001160C2">
            <w:r w:rsidRPr="006F2E67">
              <w:t>gNB to gNB link pathloss model</w:t>
            </w:r>
          </w:p>
        </w:tc>
        <w:tc>
          <w:tcPr>
            <w:tcW w:w="5314" w:type="dxa"/>
            <w:shd w:val="clear" w:color="auto" w:fill="auto"/>
          </w:tcPr>
          <w:p w14:paraId="634B9280" w14:textId="2F1A981C" w:rsidR="001160C2" w:rsidRPr="006F2E67" w:rsidRDefault="001160C2" w:rsidP="001160C2">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bl>
    <w:p w14:paraId="3CC0AD2F" w14:textId="77777777" w:rsidR="001160C2" w:rsidRDefault="001160C2" w:rsidP="007F628F"/>
    <w:p w14:paraId="220C8306" w14:textId="2D6476E1" w:rsidR="00ED3DC8" w:rsidRDefault="00ED3DC8" w:rsidP="007F628F">
      <w:r>
        <w:t xml:space="preserve">For </w:t>
      </w:r>
      <w:proofErr w:type="spellStart"/>
      <w:r>
        <w:t>mmW</w:t>
      </w:r>
      <w:proofErr w:type="spellEnd"/>
      <w:r>
        <w:t xml:space="preserve"> evaluations, not many contributions talk about these. However, in order to move forward on LBT discussion, we still need a baseline.</w:t>
      </w:r>
      <w:r w:rsidR="00B24775">
        <w:t xml:space="preserve"> The baseline needs to provide enough coverage (serving cell RSSI)</w:t>
      </w:r>
    </w:p>
    <w:p w14:paraId="1883B686" w14:textId="163EA36B" w:rsidR="00ED3DC8" w:rsidRPr="00ED3DC8" w:rsidRDefault="00ED3DC8" w:rsidP="007F628F">
      <w:r w:rsidRPr="00B24775">
        <w:rPr>
          <w:highlight w:val="yellow"/>
        </w:rPr>
        <w:t>Proposal:</w:t>
      </w:r>
    </w:p>
    <w:p w14:paraId="6D880B47" w14:textId="39D7FEDC" w:rsidR="007F628F" w:rsidRDefault="007F628F" w:rsidP="007F628F">
      <w:pPr>
        <w:pStyle w:val="ListParagraph"/>
        <w:widowControl/>
        <w:numPr>
          <w:ilvl w:val="0"/>
          <w:numId w:val="21"/>
        </w:numPr>
        <w:spacing w:after="0" w:line="259" w:lineRule="auto"/>
        <w:jc w:val="left"/>
      </w:pPr>
      <w:proofErr w:type="spellStart"/>
      <w:r>
        <w:t>mmW</w:t>
      </w:r>
      <w:proofErr w:type="spellEnd"/>
      <w:r w:rsidR="00B24775">
        <w:t xml:space="preserve"> indoor</w:t>
      </w:r>
      <w:r>
        <w:t xml:space="preserve">: </w:t>
      </w:r>
    </w:p>
    <w:p w14:paraId="2E59173D" w14:textId="2CD1B4DC" w:rsidR="00B24775" w:rsidRDefault="00B24775" w:rsidP="00B24775">
      <w:pPr>
        <w:pStyle w:val="ListParagraph"/>
        <w:widowControl/>
        <w:numPr>
          <w:ilvl w:val="1"/>
          <w:numId w:val="21"/>
        </w:numPr>
        <w:spacing w:after="0" w:line="259" w:lineRule="auto"/>
        <w:jc w:val="left"/>
      </w:pPr>
      <w:r>
        <w:t xml:space="preserve">Adopt 12+12 in a 50 meter by </w:t>
      </w:r>
      <w:proofErr w:type="gramStart"/>
      <w:r>
        <w:t>120 meter</w:t>
      </w:r>
      <w:proofErr w:type="gramEnd"/>
      <w:r>
        <w:t xml:space="preserve"> room</w:t>
      </w:r>
      <w:r w:rsidR="00970930">
        <w:t xml:space="preserve"> as in the following figure as the deployment model for evaluation</w:t>
      </w:r>
    </w:p>
    <w:p w14:paraId="04141C37" w14:textId="32A7B4FD" w:rsidR="00970930" w:rsidRDefault="00970930" w:rsidP="00970930">
      <w:pPr>
        <w:widowControl/>
        <w:spacing w:after="0" w:line="259" w:lineRule="auto"/>
        <w:jc w:val="center"/>
        <w:rPr>
          <w:b/>
        </w:rPr>
      </w:pPr>
      <w:r>
        <w:rPr>
          <w:b/>
          <w:noProof/>
          <w:lang w:val="en-US"/>
        </w:rPr>
        <w:drawing>
          <wp:inline distT="0" distB="0" distL="0" distR="0" wp14:anchorId="101ABCD4" wp14:editId="6CCADA5E">
            <wp:extent cx="4660710" cy="125739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7517" cy="1270019"/>
                    </a:xfrm>
                    <a:prstGeom prst="rect">
                      <a:avLst/>
                    </a:prstGeom>
                    <a:noFill/>
                    <a:ln>
                      <a:noFill/>
                    </a:ln>
                  </pic:spPr>
                </pic:pic>
              </a:graphicData>
            </a:graphic>
          </wp:inline>
        </w:drawing>
      </w:r>
    </w:p>
    <w:p w14:paraId="66D72D71" w14:textId="7F07CAF5" w:rsidR="00970930" w:rsidRDefault="00970930" w:rsidP="00970930">
      <w:pPr>
        <w:pStyle w:val="ListParagraph"/>
        <w:widowControl/>
        <w:numPr>
          <w:ilvl w:val="1"/>
          <w:numId w:val="21"/>
        </w:numPr>
        <w:spacing w:after="0" w:line="259" w:lineRule="auto"/>
      </w:pPr>
      <w:r w:rsidRPr="00970930">
        <w:t>For t</w:t>
      </w:r>
      <w:r>
        <w:t>he simulation parameters, adopt the following:</w:t>
      </w:r>
    </w:p>
    <w:tbl>
      <w:tblPr>
        <w:tblStyle w:val="TableGrid"/>
        <w:tblW w:w="0" w:type="auto"/>
        <w:jc w:val="center"/>
        <w:tblLook w:val="04A0" w:firstRow="1" w:lastRow="0" w:firstColumn="1" w:lastColumn="0" w:noHBand="0" w:noVBand="1"/>
      </w:tblPr>
      <w:tblGrid>
        <w:gridCol w:w="3255"/>
        <w:gridCol w:w="3419"/>
      </w:tblGrid>
      <w:tr w:rsidR="00970930" w:rsidRPr="006B72D1" w14:paraId="3872F7E0" w14:textId="77777777" w:rsidTr="00CA12EB">
        <w:trPr>
          <w:jc w:val="center"/>
        </w:trPr>
        <w:tc>
          <w:tcPr>
            <w:tcW w:w="3255" w:type="dxa"/>
          </w:tcPr>
          <w:p w14:paraId="23634CCD" w14:textId="77777777" w:rsidR="00970930" w:rsidRPr="006B72D1" w:rsidRDefault="00970930" w:rsidP="00970930">
            <w:pPr>
              <w:spacing w:before="0" w:after="0"/>
              <w:jc w:val="center"/>
              <w:rPr>
                <w:b/>
                <w:lang w:val="en-US"/>
              </w:rPr>
            </w:pPr>
            <w:r w:rsidRPr="006B72D1">
              <w:rPr>
                <w:b/>
                <w:lang w:val="en-US"/>
              </w:rPr>
              <w:t>Parameters</w:t>
            </w:r>
          </w:p>
        </w:tc>
        <w:tc>
          <w:tcPr>
            <w:tcW w:w="3419" w:type="dxa"/>
          </w:tcPr>
          <w:p w14:paraId="33860B79" w14:textId="44BE09E1" w:rsidR="00970930" w:rsidRPr="006B72D1" w:rsidRDefault="00970930" w:rsidP="00970930">
            <w:pPr>
              <w:spacing w:before="0" w:after="0"/>
              <w:jc w:val="center"/>
              <w:rPr>
                <w:b/>
                <w:lang w:val="en-US"/>
              </w:rPr>
            </w:pPr>
            <w:r>
              <w:rPr>
                <w:b/>
                <w:lang w:val="en-US"/>
              </w:rPr>
              <w:t>Values</w:t>
            </w:r>
          </w:p>
        </w:tc>
      </w:tr>
      <w:tr w:rsidR="00970930" w14:paraId="09DF49AE" w14:textId="77777777" w:rsidTr="00CA12EB">
        <w:trPr>
          <w:jc w:val="center"/>
        </w:trPr>
        <w:tc>
          <w:tcPr>
            <w:tcW w:w="3255" w:type="dxa"/>
          </w:tcPr>
          <w:p w14:paraId="2D9C1AD4" w14:textId="77777777" w:rsidR="00970930" w:rsidRDefault="00970930" w:rsidP="00970930">
            <w:pPr>
              <w:spacing w:before="0" w:after="0"/>
              <w:rPr>
                <w:lang w:val="en-US"/>
              </w:rPr>
            </w:pPr>
            <w:r>
              <w:rPr>
                <w:lang w:val="en-US"/>
              </w:rPr>
              <w:t>Carrier Frequency</w:t>
            </w:r>
          </w:p>
        </w:tc>
        <w:tc>
          <w:tcPr>
            <w:tcW w:w="3419" w:type="dxa"/>
          </w:tcPr>
          <w:p w14:paraId="58BDF14F" w14:textId="77777777" w:rsidR="00970930" w:rsidRDefault="00970930" w:rsidP="00970930">
            <w:pPr>
              <w:spacing w:before="0" w:after="0"/>
              <w:rPr>
                <w:lang w:val="en-US"/>
              </w:rPr>
            </w:pPr>
            <w:r>
              <w:rPr>
                <w:lang w:val="en-US"/>
              </w:rPr>
              <w:t xml:space="preserve">60GHz </w:t>
            </w:r>
          </w:p>
        </w:tc>
      </w:tr>
      <w:tr w:rsidR="00970930" w14:paraId="36A60025" w14:textId="77777777" w:rsidTr="00CA12EB">
        <w:trPr>
          <w:jc w:val="center"/>
        </w:trPr>
        <w:tc>
          <w:tcPr>
            <w:tcW w:w="3255" w:type="dxa"/>
          </w:tcPr>
          <w:p w14:paraId="561A53DA" w14:textId="77777777" w:rsidR="00970930" w:rsidRDefault="00970930" w:rsidP="00970930">
            <w:pPr>
              <w:spacing w:before="0" w:after="0"/>
              <w:rPr>
                <w:lang w:val="en-US"/>
              </w:rPr>
            </w:pPr>
            <w:r>
              <w:rPr>
                <w:lang w:val="en-US"/>
              </w:rPr>
              <w:lastRenderedPageBreak/>
              <w:t>Channel Bandwidth</w:t>
            </w:r>
          </w:p>
        </w:tc>
        <w:tc>
          <w:tcPr>
            <w:tcW w:w="3419" w:type="dxa"/>
          </w:tcPr>
          <w:p w14:paraId="4B0FC283" w14:textId="77777777" w:rsidR="00970930" w:rsidRPr="003862F7" w:rsidRDefault="00970930" w:rsidP="00970930">
            <w:pPr>
              <w:spacing w:before="0" w:after="0"/>
              <w:rPr>
                <w:rFonts w:eastAsia="SimSun"/>
                <w:lang w:val="en-US" w:eastAsia="zh-CN"/>
              </w:rPr>
            </w:pPr>
            <w:r>
              <w:rPr>
                <w:lang w:val="en-US"/>
              </w:rPr>
              <w:t>2.16GHz</w:t>
            </w:r>
          </w:p>
        </w:tc>
      </w:tr>
      <w:tr w:rsidR="00970930" w14:paraId="5873C3BE" w14:textId="77777777" w:rsidTr="00CA12EB">
        <w:trPr>
          <w:jc w:val="center"/>
        </w:trPr>
        <w:tc>
          <w:tcPr>
            <w:tcW w:w="3255" w:type="dxa"/>
          </w:tcPr>
          <w:p w14:paraId="19605C24" w14:textId="77777777" w:rsidR="00970930" w:rsidRDefault="00970930" w:rsidP="00970930">
            <w:pPr>
              <w:spacing w:before="0" w:after="0"/>
              <w:rPr>
                <w:lang w:val="en-US"/>
              </w:rPr>
            </w:pPr>
            <w:r>
              <w:rPr>
                <w:lang w:val="en-US"/>
              </w:rPr>
              <w:t>Channel Model</w:t>
            </w:r>
          </w:p>
        </w:tc>
        <w:tc>
          <w:tcPr>
            <w:tcW w:w="3419" w:type="dxa"/>
          </w:tcPr>
          <w:p w14:paraId="20BB9C9C" w14:textId="77777777" w:rsidR="00970930" w:rsidRDefault="00970930" w:rsidP="00970930">
            <w:pPr>
              <w:spacing w:before="0" w:after="0"/>
              <w:rPr>
                <w:lang w:val="en-US"/>
              </w:rPr>
            </w:pPr>
            <w:proofErr w:type="spellStart"/>
            <w:r w:rsidRPr="00CA7A13">
              <w:t>InH</w:t>
            </w:r>
            <w:proofErr w:type="spellEnd"/>
            <w:r w:rsidRPr="00CA7A13">
              <w:t xml:space="preserve"> Open office model in TR 38.901 Chapter 7.4.1 </w:t>
            </w:r>
          </w:p>
        </w:tc>
      </w:tr>
      <w:tr w:rsidR="00970930" w:rsidRPr="00072C59" w14:paraId="442EB626" w14:textId="77777777" w:rsidTr="00CA12EB">
        <w:trPr>
          <w:jc w:val="center"/>
        </w:trPr>
        <w:tc>
          <w:tcPr>
            <w:tcW w:w="3255" w:type="dxa"/>
          </w:tcPr>
          <w:p w14:paraId="6C293D44" w14:textId="77777777" w:rsidR="00970930" w:rsidRDefault="00970930" w:rsidP="00970930">
            <w:pPr>
              <w:spacing w:before="0" w:after="0"/>
              <w:rPr>
                <w:lang w:val="en-US"/>
              </w:rPr>
            </w:pPr>
            <w:r>
              <w:rPr>
                <w:lang w:val="en-US"/>
              </w:rPr>
              <w:t>BS Tx Power</w:t>
            </w:r>
          </w:p>
        </w:tc>
        <w:tc>
          <w:tcPr>
            <w:tcW w:w="3419" w:type="dxa"/>
          </w:tcPr>
          <w:p w14:paraId="76DDE963" w14:textId="77777777" w:rsidR="00970930" w:rsidRDefault="00970930" w:rsidP="00970930">
            <w:pPr>
              <w:spacing w:before="0" w:after="0"/>
              <w:rPr>
                <w:lang w:val="en-US"/>
              </w:rPr>
            </w:pPr>
            <w:r>
              <w:rPr>
                <w:lang w:val="en-US"/>
              </w:rPr>
              <w:t>14 dBm</w:t>
            </w:r>
          </w:p>
          <w:p w14:paraId="3A4F8189" w14:textId="77777777" w:rsidR="00970930" w:rsidRPr="00655D88" w:rsidRDefault="00970930" w:rsidP="00970930">
            <w:pPr>
              <w:spacing w:before="0" w:after="0"/>
              <w:rPr>
                <w:lang w:val="en-US"/>
              </w:rPr>
            </w:pPr>
            <w:r w:rsidRPr="00655D88">
              <w:rPr>
                <w:lang w:val="en-US"/>
              </w:rPr>
              <w:t>EIRP limit for 60GHz indoor is 40dBm</w:t>
            </w:r>
          </w:p>
          <w:p w14:paraId="05205377" w14:textId="1729474E" w:rsidR="00970930" w:rsidRDefault="00970930" w:rsidP="00970930">
            <w:pPr>
              <w:spacing w:before="0" w:after="0"/>
              <w:rPr>
                <w:lang w:val="en-US"/>
              </w:rPr>
            </w:pPr>
            <w:r w:rsidRPr="00655D88">
              <w:rPr>
                <w:lang w:val="en-US"/>
              </w:rPr>
              <w:t>EIRP=Tx power + antenna gain + antenna array gain e.g. 14dBm+5dBi+10log10(8*</w:t>
            </w:r>
            <w:proofErr w:type="gramStart"/>
            <w:r w:rsidRPr="00655D88">
              <w:rPr>
                <w:lang w:val="en-US"/>
              </w:rPr>
              <w:t>16)~</w:t>
            </w:r>
            <w:proofErr w:type="gramEnd"/>
            <w:r w:rsidRPr="00655D88">
              <w:rPr>
                <w:lang w:val="en-US"/>
              </w:rPr>
              <w:t>=40dBm for BS in 60GHz</w:t>
            </w:r>
          </w:p>
        </w:tc>
      </w:tr>
      <w:tr w:rsidR="00970930" w14:paraId="0E2E0394" w14:textId="77777777" w:rsidTr="00CA12EB">
        <w:trPr>
          <w:jc w:val="center"/>
        </w:trPr>
        <w:tc>
          <w:tcPr>
            <w:tcW w:w="3255" w:type="dxa"/>
          </w:tcPr>
          <w:p w14:paraId="4F0EB94E" w14:textId="77777777" w:rsidR="00970930" w:rsidRDefault="00970930" w:rsidP="00970930">
            <w:pPr>
              <w:spacing w:before="0" w:after="0"/>
              <w:rPr>
                <w:lang w:val="en-US"/>
              </w:rPr>
            </w:pPr>
            <w:r>
              <w:rPr>
                <w:lang w:val="en-US"/>
              </w:rPr>
              <w:t>UE Tx Power</w:t>
            </w:r>
          </w:p>
        </w:tc>
        <w:tc>
          <w:tcPr>
            <w:tcW w:w="3419" w:type="dxa"/>
          </w:tcPr>
          <w:p w14:paraId="0E2ED745" w14:textId="77777777" w:rsidR="00970930" w:rsidRDefault="00970930" w:rsidP="00970930">
            <w:pPr>
              <w:spacing w:before="0" w:after="0"/>
              <w:rPr>
                <w:lang w:val="en-US"/>
              </w:rPr>
            </w:pPr>
            <w:r>
              <w:rPr>
                <w:lang w:val="en-US"/>
              </w:rPr>
              <w:t>8 dBm</w:t>
            </w:r>
          </w:p>
          <w:p w14:paraId="02E7B597" w14:textId="3605392D" w:rsidR="00970930" w:rsidRDefault="00970930" w:rsidP="00970930">
            <w:pPr>
              <w:spacing w:before="0" w:after="0"/>
              <w:rPr>
                <w:lang w:val="en-US"/>
              </w:rPr>
            </w:pPr>
            <w:r>
              <w:t xml:space="preserve">8 </w:t>
            </w:r>
            <w:r w:rsidRPr="00182408">
              <w:t xml:space="preserve">dBm Tx Power </w:t>
            </w:r>
            <w:r>
              <w:t>is proposed considering power consumption and PA efficiency.</w:t>
            </w:r>
          </w:p>
        </w:tc>
      </w:tr>
      <w:tr w:rsidR="00970930" w14:paraId="24994681" w14:textId="77777777" w:rsidTr="00CA12EB">
        <w:trPr>
          <w:jc w:val="center"/>
        </w:trPr>
        <w:tc>
          <w:tcPr>
            <w:tcW w:w="3255" w:type="dxa"/>
          </w:tcPr>
          <w:p w14:paraId="164BEE35" w14:textId="77777777" w:rsidR="00970930" w:rsidRDefault="00970930" w:rsidP="00970930">
            <w:pPr>
              <w:spacing w:before="0" w:after="0"/>
              <w:rPr>
                <w:lang w:val="en-US"/>
              </w:rPr>
            </w:pPr>
            <w:r>
              <w:rPr>
                <w:lang w:val="en-US"/>
              </w:rPr>
              <w:t>BS Antenna gain</w:t>
            </w:r>
          </w:p>
        </w:tc>
        <w:tc>
          <w:tcPr>
            <w:tcW w:w="3419" w:type="dxa"/>
          </w:tcPr>
          <w:p w14:paraId="79FE1C86" w14:textId="77777777" w:rsidR="00970930" w:rsidRPr="00482149" w:rsidRDefault="00970930" w:rsidP="00970930">
            <w:pPr>
              <w:spacing w:before="0" w:after="0"/>
              <w:rPr>
                <w:lang w:val="en-US"/>
              </w:rPr>
            </w:pPr>
            <w:r w:rsidRPr="00482149">
              <w:rPr>
                <w:lang w:val="en-US"/>
              </w:rPr>
              <w:t xml:space="preserve">5 </w:t>
            </w:r>
            <w:proofErr w:type="spellStart"/>
            <w:r w:rsidRPr="00482149">
              <w:rPr>
                <w:lang w:val="en-US"/>
              </w:rPr>
              <w:t>dBi</w:t>
            </w:r>
            <w:proofErr w:type="spellEnd"/>
          </w:p>
        </w:tc>
      </w:tr>
      <w:tr w:rsidR="00970930" w14:paraId="2E0A6301" w14:textId="77777777" w:rsidTr="00CA12EB">
        <w:trPr>
          <w:jc w:val="center"/>
        </w:trPr>
        <w:tc>
          <w:tcPr>
            <w:tcW w:w="3255" w:type="dxa"/>
          </w:tcPr>
          <w:p w14:paraId="2732863A" w14:textId="77777777" w:rsidR="00970930" w:rsidRDefault="00970930" w:rsidP="00970930">
            <w:pPr>
              <w:spacing w:before="0" w:after="0"/>
              <w:rPr>
                <w:lang w:val="en-US"/>
              </w:rPr>
            </w:pPr>
            <w:r>
              <w:rPr>
                <w:lang w:val="en-US"/>
              </w:rPr>
              <w:t>UE Antenna gain</w:t>
            </w:r>
          </w:p>
        </w:tc>
        <w:tc>
          <w:tcPr>
            <w:tcW w:w="3419" w:type="dxa"/>
          </w:tcPr>
          <w:p w14:paraId="58541DDC" w14:textId="77777777" w:rsidR="00970930" w:rsidRPr="00482149" w:rsidRDefault="00970930" w:rsidP="00970930">
            <w:pPr>
              <w:spacing w:before="0" w:after="0"/>
              <w:rPr>
                <w:lang w:val="en-US"/>
              </w:rPr>
            </w:pPr>
            <w:r w:rsidRPr="00482149">
              <w:rPr>
                <w:lang w:val="en-US"/>
              </w:rPr>
              <w:t xml:space="preserve">5 </w:t>
            </w:r>
            <w:proofErr w:type="spellStart"/>
            <w:r w:rsidRPr="00482149">
              <w:rPr>
                <w:lang w:val="en-US"/>
              </w:rPr>
              <w:t>dBi</w:t>
            </w:r>
            <w:proofErr w:type="spellEnd"/>
          </w:p>
        </w:tc>
      </w:tr>
      <w:tr w:rsidR="00970930" w14:paraId="30CCCFB7" w14:textId="77777777" w:rsidTr="00CA12EB">
        <w:trPr>
          <w:jc w:val="center"/>
        </w:trPr>
        <w:tc>
          <w:tcPr>
            <w:tcW w:w="3255" w:type="dxa"/>
          </w:tcPr>
          <w:p w14:paraId="5F84EE49" w14:textId="77777777" w:rsidR="00970930" w:rsidRDefault="00970930" w:rsidP="00970930">
            <w:pPr>
              <w:spacing w:before="0" w:after="0"/>
              <w:rPr>
                <w:lang w:val="en-US"/>
              </w:rPr>
            </w:pPr>
            <w:r>
              <w:rPr>
                <w:lang w:val="en-US"/>
              </w:rPr>
              <w:t>BS Noise Figure</w:t>
            </w:r>
          </w:p>
        </w:tc>
        <w:tc>
          <w:tcPr>
            <w:tcW w:w="3419" w:type="dxa"/>
          </w:tcPr>
          <w:p w14:paraId="09B646F5" w14:textId="77777777" w:rsidR="00970930" w:rsidRDefault="00970930" w:rsidP="00970930">
            <w:pPr>
              <w:spacing w:before="0" w:after="0"/>
              <w:rPr>
                <w:lang w:val="en-US"/>
              </w:rPr>
            </w:pPr>
            <w:r>
              <w:rPr>
                <w:lang w:val="en-US"/>
              </w:rPr>
              <w:t>7 dB</w:t>
            </w:r>
          </w:p>
        </w:tc>
      </w:tr>
      <w:tr w:rsidR="00970930" w14:paraId="02CDE648" w14:textId="77777777" w:rsidTr="00CA12EB">
        <w:trPr>
          <w:jc w:val="center"/>
        </w:trPr>
        <w:tc>
          <w:tcPr>
            <w:tcW w:w="3255" w:type="dxa"/>
          </w:tcPr>
          <w:p w14:paraId="3C49677D" w14:textId="77777777" w:rsidR="00970930" w:rsidRDefault="00970930" w:rsidP="00970930">
            <w:pPr>
              <w:spacing w:before="0" w:after="0"/>
              <w:rPr>
                <w:lang w:val="en-US"/>
              </w:rPr>
            </w:pPr>
            <w:r>
              <w:rPr>
                <w:lang w:val="en-US"/>
              </w:rPr>
              <w:t>UE Receiver Noise Figure</w:t>
            </w:r>
          </w:p>
        </w:tc>
        <w:tc>
          <w:tcPr>
            <w:tcW w:w="3419" w:type="dxa"/>
          </w:tcPr>
          <w:p w14:paraId="6713EF3D" w14:textId="77777777" w:rsidR="00970930" w:rsidRDefault="00970930" w:rsidP="00970930">
            <w:pPr>
              <w:spacing w:before="0" w:after="0"/>
              <w:rPr>
                <w:lang w:val="en-US"/>
              </w:rPr>
            </w:pPr>
            <w:r>
              <w:rPr>
                <w:lang w:val="en-US"/>
              </w:rPr>
              <w:t>13 dB</w:t>
            </w:r>
          </w:p>
        </w:tc>
      </w:tr>
      <w:tr w:rsidR="00970930" w14:paraId="1B236131" w14:textId="77777777" w:rsidTr="00CA12EB">
        <w:trPr>
          <w:jc w:val="center"/>
        </w:trPr>
        <w:tc>
          <w:tcPr>
            <w:tcW w:w="3255" w:type="dxa"/>
          </w:tcPr>
          <w:p w14:paraId="300819F2" w14:textId="77777777" w:rsidR="00970930" w:rsidRDefault="00970930" w:rsidP="00970930">
            <w:pPr>
              <w:spacing w:before="0" w:after="0"/>
              <w:rPr>
                <w:lang w:val="en-US"/>
              </w:rPr>
            </w:pPr>
            <w:r>
              <w:rPr>
                <w:lang w:val="en-US"/>
              </w:rPr>
              <w:t>UE receiver</w:t>
            </w:r>
          </w:p>
        </w:tc>
        <w:tc>
          <w:tcPr>
            <w:tcW w:w="3419" w:type="dxa"/>
          </w:tcPr>
          <w:p w14:paraId="41D81ED3" w14:textId="77777777" w:rsidR="00970930" w:rsidRDefault="00970930" w:rsidP="00970930">
            <w:pPr>
              <w:spacing w:before="0" w:after="0"/>
              <w:rPr>
                <w:lang w:val="en-US"/>
              </w:rPr>
            </w:pPr>
            <w:r w:rsidRPr="00CA7A13">
              <w:t>MMSE-IRC as the baseline receiver</w:t>
            </w:r>
          </w:p>
        </w:tc>
      </w:tr>
      <w:tr w:rsidR="00970930" w14:paraId="4045CB5C" w14:textId="77777777" w:rsidTr="00CA12EB">
        <w:trPr>
          <w:jc w:val="center"/>
        </w:trPr>
        <w:tc>
          <w:tcPr>
            <w:tcW w:w="3255" w:type="dxa"/>
          </w:tcPr>
          <w:p w14:paraId="375454CA" w14:textId="77777777" w:rsidR="00970930" w:rsidRDefault="00970930" w:rsidP="00970930">
            <w:pPr>
              <w:spacing w:before="0" w:after="0"/>
              <w:rPr>
                <w:lang w:val="en-US"/>
              </w:rPr>
            </w:pPr>
            <w:r>
              <w:rPr>
                <w:lang w:val="en-US"/>
              </w:rPr>
              <w:t>BS antenna Array configuration</w:t>
            </w:r>
          </w:p>
        </w:tc>
        <w:tc>
          <w:tcPr>
            <w:tcW w:w="3419" w:type="dxa"/>
          </w:tcPr>
          <w:p w14:paraId="3945A7DE" w14:textId="77777777" w:rsidR="00970930" w:rsidRDefault="00970930" w:rsidP="00970930">
            <w:pPr>
              <w:spacing w:before="0" w:after="0"/>
              <w:rPr>
                <w:lang w:val="en-US"/>
              </w:rPr>
            </w:pPr>
            <w:r w:rsidRPr="00CA7A13">
              <w:t>(M, N, P, M</w:t>
            </w:r>
            <w:r w:rsidRPr="00CA7A13">
              <w:rPr>
                <w:vertAlign w:val="subscript"/>
              </w:rPr>
              <w:t>g</w:t>
            </w:r>
            <w:r w:rsidRPr="00CA7A13">
              <w:t>, N</w:t>
            </w:r>
            <w:r w:rsidRPr="00CA7A13">
              <w:rPr>
                <w:vertAlign w:val="subscript"/>
              </w:rPr>
              <w:t>g</w:t>
            </w:r>
            <w:r w:rsidRPr="00CA7A13">
              <w:t xml:space="preserve">) = (8, 16,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970930" w14:paraId="5D6EA81C" w14:textId="77777777" w:rsidTr="00CA12EB">
        <w:trPr>
          <w:jc w:val="center"/>
        </w:trPr>
        <w:tc>
          <w:tcPr>
            <w:tcW w:w="3255" w:type="dxa"/>
          </w:tcPr>
          <w:p w14:paraId="50976ED9" w14:textId="77777777" w:rsidR="00970930" w:rsidRDefault="00970930" w:rsidP="00970930">
            <w:pPr>
              <w:spacing w:before="0" w:after="0"/>
              <w:rPr>
                <w:lang w:val="en-US"/>
              </w:rPr>
            </w:pPr>
            <w:r>
              <w:rPr>
                <w:lang w:val="en-US"/>
              </w:rPr>
              <w:t>UE antenna Array configuration</w:t>
            </w:r>
          </w:p>
        </w:tc>
        <w:tc>
          <w:tcPr>
            <w:tcW w:w="3419" w:type="dxa"/>
          </w:tcPr>
          <w:p w14:paraId="5C846049" w14:textId="77777777" w:rsidR="00970930" w:rsidRDefault="00970930" w:rsidP="00970930">
            <w:pPr>
              <w:spacing w:before="0" w:after="0"/>
              <w:rPr>
                <w:lang w:val="en-US"/>
              </w:rPr>
            </w:pPr>
            <w:r w:rsidRPr="00CA7A13">
              <w:t xml:space="preserve"> (M, N, P, M</w:t>
            </w:r>
            <w:r w:rsidRPr="00CA7A13">
              <w:rPr>
                <w:vertAlign w:val="subscript"/>
              </w:rPr>
              <w:t>g</w:t>
            </w:r>
            <w:r w:rsidRPr="00CA7A13">
              <w:t>, N</w:t>
            </w:r>
            <w:r w:rsidRPr="00CA7A13">
              <w:rPr>
                <w:vertAlign w:val="subscript"/>
              </w:rPr>
              <w:t>g</w:t>
            </w:r>
            <w:r w:rsidRPr="00CA7A13">
              <w:t xml:space="preserve">) = (4, 4,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bl>
    <w:p w14:paraId="69021C5A" w14:textId="77777777" w:rsidR="00970930" w:rsidRPr="00970930" w:rsidRDefault="00970930" w:rsidP="00970930">
      <w:pPr>
        <w:widowControl/>
        <w:spacing w:after="0" w:line="259" w:lineRule="auto"/>
      </w:pPr>
    </w:p>
    <w:p w14:paraId="4C6CA207" w14:textId="7AEEB521" w:rsidR="00970930" w:rsidRDefault="00970930" w:rsidP="00970930">
      <w:pPr>
        <w:widowControl/>
        <w:spacing w:after="0" w:line="259" w:lineRule="auto"/>
        <w:jc w:val="left"/>
      </w:pPr>
      <w:r w:rsidRPr="00970930">
        <w:rPr>
          <w:highlight w:val="yellow"/>
        </w:rPr>
        <w:t>Proposal:</w:t>
      </w:r>
    </w:p>
    <w:p w14:paraId="653B674D" w14:textId="3D2841AF" w:rsidR="00B24775" w:rsidRDefault="00B24775" w:rsidP="00B24775">
      <w:pPr>
        <w:pStyle w:val="ListParagraph"/>
        <w:widowControl/>
        <w:numPr>
          <w:ilvl w:val="0"/>
          <w:numId w:val="34"/>
        </w:numPr>
        <w:spacing w:after="0" w:line="259" w:lineRule="auto"/>
        <w:jc w:val="left"/>
      </w:pPr>
      <w:proofErr w:type="spellStart"/>
      <w:r>
        <w:t>mmW</w:t>
      </w:r>
      <w:proofErr w:type="spellEnd"/>
      <w:r>
        <w:t xml:space="preserve"> outdoor:</w:t>
      </w:r>
    </w:p>
    <w:p w14:paraId="1158580B" w14:textId="448B62E7" w:rsidR="00B24775" w:rsidRDefault="00B24775" w:rsidP="00B24775">
      <w:pPr>
        <w:pStyle w:val="ListParagraph"/>
        <w:widowControl/>
        <w:numPr>
          <w:ilvl w:val="1"/>
          <w:numId w:val="34"/>
        </w:numPr>
        <w:spacing w:after="0" w:line="259" w:lineRule="auto"/>
        <w:jc w:val="left"/>
      </w:pPr>
      <w:r>
        <w:t>Randomly drop 9 TRPs per operator with a [X] meters minimum distance between TRPs</w:t>
      </w:r>
    </w:p>
    <w:p w14:paraId="75377DC8" w14:textId="325E058B" w:rsidR="00B24775" w:rsidRDefault="00B24775" w:rsidP="00B24775">
      <w:pPr>
        <w:pStyle w:val="ListParagraph"/>
        <w:widowControl/>
        <w:numPr>
          <w:ilvl w:val="1"/>
          <w:numId w:val="34"/>
        </w:numPr>
        <w:spacing w:after="0" w:line="259" w:lineRule="auto"/>
        <w:jc w:val="left"/>
      </w:pPr>
      <w:r>
        <w:t>Independent dropping between two operators</w:t>
      </w:r>
    </w:p>
    <w:p w14:paraId="5C07863A" w14:textId="027ABE02" w:rsidR="00B24775" w:rsidRDefault="00B24775" w:rsidP="00B24775">
      <w:pPr>
        <w:pStyle w:val="ListParagraph"/>
        <w:widowControl/>
        <w:numPr>
          <w:ilvl w:val="2"/>
          <w:numId w:val="34"/>
        </w:numPr>
        <w:spacing w:after="0" w:line="259" w:lineRule="auto"/>
        <w:jc w:val="left"/>
      </w:pPr>
      <w:r>
        <w:t>Use [Z] meters as inter-operator minimum distance</w:t>
      </w:r>
    </w:p>
    <w:p w14:paraId="5EBED4A8" w14:textId="4C53319D" w:rsidR="00B24775" w:rsidRDefault="00B24775" w:rsidP="00B24775">
      <w:pPr>
        <w:widowControl/>
        <w:numPr>
          <w:ilvl w:val="1"/>
          <w:numId w:val="34"/>
        </w:numPr>
        <w:spacing w:after="0"/>
        <w:jc w:val="left"/>
        <w:rPr>
          <w:rFonts w:eastAsia="Times New Roman"/>
        </w:rPr>
      </w:pPr>
      <w:r>
        <w:rPr>
          <w:rFonts w:eastAsia="Times New Roman"/>
        </w:rPr>
        <w:t>UE randomly dropped in the system with a minimum serving cell RSSI of –[Y] dBm</w:t>
      </w:r>
    </w:p>
    <w:p w14:paraId="4410F483" w14:textId="77777777" w:rsidR="007F628F" w:rsidRPr="007F628F" w:rsidRDefault="007F628F" w:rsidP="007F628F">
      <w:pPr>
        <w:rPr>
          <w:b/>
          <w:u w:val="single"/>
        </w:rPr>
      </w:pPr>
      <w:r w:rsidRPr="007F628F">
        <w:rPr>
          <w:b/>
          <w:u w:val="single"/>
        </w:rPr>
        <w:t>7.6.2</w:t>
      </w:r>
      <w:r w:rsidRPr="007F628F">
        <w:rPr>
          <w:b/>
          <w:u w:val="single"/>
        </w:rPr>
        <w:tab/>
        <w:t>Frame structure for NR-U operation</w:t>
      </w:r>
    </w:p>
    <w:p w14:paraId="72C01BC7" w14:textId="0825538B" w:rsidR="00726AB8" w:rsidRDefault="00726AB8" w:rsidP="007F628F">
      <w:r>
        <w:t xml:space="preserve">Most companies favour supporting SCS of 30 and 60KHz for NR-U due to reduced overhead and improved channel access. </w:t>
      </w:r>
    </w:p>
    <w:p w14:paraId="1B029F3D" w14:textId="059AABA6" w:rsidR="00726AB8" w:rsidRDefault="00726AB8" w:rsidP="007F628F">
      <w:r w:rsidRPr="00EE3C46">
        <w:t>Proposal:</w:t>
      </w:r>
      <w:r>
        <w:t xml:space="preserve"> </w:t>
      </w:r>
    </w:p>
    <w:p w14:paraId="761F5F45" w14:textId="77777777" w:rsidR="00BC452E" w:rsidRDefault="00BC452E" w:rsidP="00BC452E">
      <w:pPr>
        <w:pStyle w:val="ListParagraph"/>
        <w:widowControl/>
        <w:numPr>
          <w:ilvl w:val="0"/>
          <w:numId w:val="28"/>
        </w:numPr>
        <w:spacing w:after="0" w:line="259" w:lineRule="auto"/>
        <w:jc w:val="left"/>
      </w:pPr>
      <w:r>
        <w:t xml:space="preserve">Sub7: NR-U supports SCS of 30KHz and 60Khz for sub-7 </w:t>
      </w:r>
      <w:proofErr w:type="spellStart"/>
      <w:r>
        <w:t>Ghz</w:t>
      </w:r>
      <w:proofErr w:type="spellEnd"/>
    </w:p>
    <w:p w14:paraId="2C96E150" w14:textId="77777777" w:rsidR="00BC452E" w:rsidRDefault="00BC452E" w:rsidP="00BC452E">
      <w:pPr>
        <w:pStyle w:val="ListParagraph"/>
        <w:widowControl/>
        <w:numPr>
          <w:ilvl w:val="1"/>
          <w:numId w:val="28"/>
        </w:numPr>
        <w:spacing w:after="0" w:line="259" w:lineRule="auto"/>
        <w:jc w:val="left"/>
      </w:pPr>
      <w:r>
        <w:t>FFS SCS of 15KHz</w:t>
      </w:r>
    </w:p>
    <w:p w14:paraId="164AD371" w14:textId="5CD3F976" w:rsidR="00500803" w:rsidRDefault="00500803" w:rsidP="00500803">
      <w:pPr>
        <w:widowControl/>
        <w:spacing w:after="0" w:line="259" w:lineRule="auto"/>
        <w:jc w:val="left"/>
      </w:pPr>
    </w:p>
    <w:p w14:paraId="3F07CD32" w14:textId="076494D9" w:rsidR="00500803" w:rsidRDefault="00500803" w:rsidP="00500803">
      <w:pPr>
        <w:widowControl/>
        <w:spacing w:after="0" w:line="259" w:lineRule="auto"/>
        <w:jc w:val="left"/>
      </w:pPr>
      <w:r>
        <w:t xml:space="preserve">Many companies highlighted benefits of multiple switching points within a TxOP such as in reducing latency, reducing the number of HARQ processes and allowing fast CQI feedback. </w:t>
      </w:r>
    </w:p>
    <w:p w14:paraId="38AEF125" w14:textId="4E6B0B66" w:rsidR="00500803" w:rsidRDefault="00726AB8" w:rsidP="00726AB8">
      <w:r w:rsidRPr="00EE3C46">
        <w:t>Proposal:</w:t>
      </w:r>
      <w:r>
        <w:t xml:space="preserve"> </w:t>
      </w:r>
    </w:p>
    <w:p w14:paraId="334E8EA8" w14:textId="77777777" w:rsidR="00BC452E" w:rsidRDefault="00BC452E" w:rsidP="00BC452E">
      <w:pPr>
        <w:pStyle w:val="ListParagraph"/>
        <w:widowControl/>
        <w:numPr>
          <w:ilvl w:val="0"/>
          <w:numId w:val="28"/>
        </w:numPr>
        <w:spacing w:after="0" w:line="259" w:lineRule="auto"/>
        <w:jc w:val="left"/>
      </w:pPr>
      <w:r>
        <w:t>NR-U supports multiple switching points within TxOP:</w:t>
      </w:r>
    </w:p>
    <w:p w14:paraId="67C39FA4" w14:textId="77777777" w:rsidR="00BC452E" w:rsidRDefault="00BC452E" w:rsidP="00BC452E">
      <w:pPr>
        <w:pStyle w:val="ListParagraph"/>
        <w:widowControl/>
        <w:numPr>
          <w:ilvl w:val="1"/>
          <w:numId w:val="28"/>
        </w:numPr>
        <w:spacing w:after="0" w:line="259" w:lineRule="auto"/>
        <w:jc w:val="left"/>
      </w:pPr>
      <w:r>
        <w:t>FFS: Any constraints on the switches (</w:t>
      </w:r>
      <w:proofErr w:type="spellStart"/>
      <w:r>
        <w:t>e.g</w:t>
      </w:r>
      <w:proofErr w:type="spellEnd"/>
      <w:r>
        <w:t xml:space="preserve"> number of switches/combinations, gap between switches)</w:t>
      </w:r>
    </w:p>
    <w:p w14:paraId="7883A333" w14:textId="77777777" w:rsidR="00500803" w:rsidRDefault="00500803" w:rsidP="00500803">
      <w:pPr>
        <w:widowControl/>
        <w:spacing w:after="0" w:line="259" w:lineRule="auto"/>
        <w:jc w:val="left"/>
      </w:pPr>
    </w:p>
    <w:p w14:paraId="22745832" w14:textId="0BD82CE9" w:rsidR="00500803" w:rsidRDefault="00500803" w:rsidP="00500803">
      <w:pPr>
        <w:widowControl/>
        <w:spacing w:after="0" w:line="259" w:lineRule="auto"/>
        <w:jc w:val="left"/>
      </w:pPr>
      <w:r>
        <w:t>Several contributions highlighted challenges in UE detecting the start of the TxOP and the impact on UE power.</w:t>
      </w:r>
    </w:p>
    <w:p w14:paraId="234FDF30" w14:textId="1824A1F6" w:rsidR="00500803" w:rsidRDefault="00726AB8" w:rsidP="00726AB8">
      <w:r w:rsidRPr="00FC53DC">
        <w:t>Proposal:</w:t>
      </w:r>
      <w:r>
        <w:t xml:space="preserve"> </w:t>
      </w:r>
    </w:p>
    <w:p w14:paraId="56D043E6" w14:textId="77777777" w:rsidR="00BC452E" w:rsidRDefault="00BC452E" w:rsidP="00BC452E">
      <w:pPr>
        <w:pStyle w:val="ListParagraph"/>
        <w:widowControl/>
        <w:numPr>
          <w:ilvl w:val="0"/>
          <w:numId w:val="28"/>
        </w:numPr>
        <w:spacing w:after="0" w:line="259" w:lineRule="auto"/>
        <w:jc w:val="left"/>
      </w:pPr>
      <w:r>
        <w:t xml:space="preserve">Study the following techniques for start of TxOP indication: </w:t>
      </w:r>
    </w:p>
    <w:p w14:paraId="583B03E5" w14:textId="77777777" w:rsidR="00BC452E" w:rsidRDefault="00BC452E" w:rsidP="00BC452E">
      <w:pPr>
        <w:pStyle w:val="ListParagraph"/>
        <w:widowControl/>
        <w:numPr>
          <w:ilvl w:val="1"/>
          <w:numId w:val="28"/>
        </w:numPr>
        <w:spacing w:after="0" w:line="259" w:lineRule="auto"/>
        <w:jc w:val="left"/>
      </w:pPr>
      <w:r>
        <w:t>PDCCH monitoring</w:t>
      </w:r>
    </w:p>
    <w:p w14:paraId="0EC9A8EC" w14:textId="3AA73515" w:rsidR="00BC452E" w:rsidRDefault="00BC452E" w:rsidP="00BC452E">
      <w:pPr>
        <w:pStyle w:val="ListParagraph"/>
        <w:widowControl/>
        <w:numPr>
          <w:ilvl w:val="1"/>
          <w:numId w:val="28"/>
        </w:numPr>
        <w:spacing w:after="0" w:line="259" w:lineRule="auto"/>
        <w:jc w:val="left"/>
      </w:pPr>
      <w:r>
        <w:t>Wake Up Signal</w:t>
      </w:r>
    </w:p>
    <w:p w14:paraId="73C43A68" w14:textId="77777777" w:rsidR="00BC452E" w:rsidRDefault="00BC452E" w:rsidP="00BC452E">
      <w:pPr>
        <w:pStyle w:val="ListParagraph"/>
        <w:widowControl/>
        <w:numPr>
          <w:ilvl w:val="0"/>
          <w:numId w:val="28"/>
        </w:numPr>
        <w:spacing w:after="0" w:line="259" w:lineRule="auto"/>
        <w:jc w:val="left"/>
      </w:pPr>
      <w:r>
        <w:t>Introduce mechanisms to indicate the TxOP structure.</w:t>
      </w:r>
    </w:p>
    <w:p w14:paraId="1FAF7423" w14:textId="77777777" w:rsidR="00BC452E" w:rsidRDefault="00BC452E" w:rsidP="007F628F"/>
    <w:p w14:paraId="0A41BD9E" w14:textId="40EB0E4F" w:rsidR="005E06BB" w:rsidRDefault="006F38ED" w:rsidP="007F628F">
      <w:r>
        <w:t>C</w:t>
      </w:r>
      <w:r w:rsidR="005E06BB">
        <w:t>hannel access mechanisms are defined</w:t>
      </w:r>
      <w:r>
        <w:t xml:space="preserve"> in ETSI BRAN specification</w:t>
      </w:r>
      <w:r w:rsidR="005E06BB">
        <w:t xml:space="preserve"> for two types of equipment</w:t>
      </w:r>
      <w:r>
        <w:t xml:space="preserve"> -</w:t>
      </w:r>
      <w:r w:rsidR="005E06BB">
        <w:t xml:space="preserve"> Load Based Equipment (LBE) and Frame Based Equipment (FBE). LBE is already being considered for the SI. FBE is an </w:t>
      </w:r>
      <w:r w:rsidR="005E06BB" w:rsidRPr="004B60A5">
        <w:t>equipment where the transmit/receive structure has a periodic timing with a periodicity equal to the Fixed Frame Period</w:t>
      </w:r>
      <w:r w:rsidR="005E06BB">
        <w:t xml:space="preserve"> within</w:t>
      </w:r>
      <w:r w:rsidR="005E06BB" w:rsidRPr="004B60A5">
        <w:t xml:space="preserve"> the range of 1 </w:t>
      </w:r>
      <w:proofErr w:type="spellStart"/>
      <w:r w:rsidR="005E06BB" w:rsidRPr="004B60A5">
        <w:t>ms</w:t>
      </w:r>
      <w:proofErr w:type="spellEnd"/>
      <w:r w:rsidR="005E06BB" w:rsidRPr="004B60A5">
        <w:t xml:space="preserve"> to 10 </w:t>
      </w:r>
      <w:proofErr w:type="spellStart"/>
      <w:r w:rsidR="005E06BB" w:rsidRPr="004B60A5">
        <w:t>ms</w:t>
      </w:r>
      <w:proofErr w:type="spellEnd"/>
      <w:r w:rsidR="005E06BB">
        <w:t xml:space="preserve">. Due to its simpler channel access rules, it can provide significant benefits over LBE especially when </w:t>
      </w:r>
      <w:r w:rsidR="005E06BB">
        <w:lastRenderedPageBreak/>
        <w:t xml:space="preserve">deployed in controlled environments </w:t>
      </w:r>
      <w:r w:rsidR="00407E58">
        <w:t>s</w:t>
      </w:r>
      <w:r w:rsidR="005E06BB">
        <w:t>uch as for industrial automation use cases.</w:t>
      </w:r>
    </w:p>
    <w:p w14:paraId="1E2D4078" w14:textId="14A3E781" w:rsidR="005E06BB" w:rsidRDefault="005E06BB" w:rsidP="007F628F">
      <w:r w:rsidRPr="00FC53DC">
        <w:t>Proposal:</w:t>
      </w:r>
      <w:r>
        <w:t xml:space="preserve"> </w:t>
      </w:r>
    </w:p>
    <w:p w14:paraId="1F59274E" w14:textId="77777777" w:rsidR="006F38ED" w:rsidRPr="0001199A" w:rsidRDefault="006F38ED" w:rsidP="006F38ED">
      <w:pPr>
        <w:numPr>
          <w:ilvl w:val="0"/>
          <w:numId w:val="21"/>
        </w:numPr>
        <w:spacing w:after="0"/>
      </w:pPr>
      <w:r>
        <w:t>Study FBE (as in the ETSI BRAN specifications) based frame structure</w:t>
      </w:r>
    </w:p>
    <w:p w14:paraId="6EF4ECAB" w14:textId="566D7CD9" w:rsidR="005E06BB" w:rsidRDefault="005E06BB" w:rsidP="006F38ED"/>
    <w:p w14:paraId="415B7B75" w14:textId="28B7D952" w:rsidR="00EE3C46" w:rsidRDefault="00EE3C46" w:rsidP="006F38ED">
      <w:r>
        <w:t>From online:</w:t>
      </w:r>
    </w:p>
    <w:p w14:paraId="637649A6" w14:textId="77777777" w:rsidR="00EE3C46" w:rsidRDefault="00EE3C46" w:rsidP="00EE3C46">
      <w:pPr>
        <w:rPr>
          <w:lang w:eastAsia="x-none"/>
        </w:rPr>
      </w:pPr>
      <w:r w:rsidRPr="00F81370">
        <w:rPr>
          <w:highlight w:val="cyan"/>
          <w:lang w:eastAsia="x-none"/>
        </w:rPr>
        <w:t>Proposal:</w:t>
      </w:r>
    </w:p>
    <w:p w14:paraId="35C6640F" w14:textId="370742B1" w:rsidR="003B6648" w:rsidRDefault="003B6648" w:rsidP="00EE3C46">
      <w:pPr>
        <w:widowControl/>
        <w:numPr>
          <w:ilvl w:val="0"/>
          <w:numId w:val="36"/>
        </w:numPr>
        <w:spacing w:after="0"/>
        <w:jc w:val="left"/>
        <w:rPr>
          <w:lang w:eastAsia="x-none"/>
        </w:rPr>
      </w:pPr>
      <w:r>
        <w:rPr>
          <w:lang w:eastAsia="x-none"/>
        </w:rPr>
        <w:t xml:space="preserve">Support </w:t>
      </w:r>
      <w:r w:rsidR="00F630FD">
        <w:rPr>
          <w:lang w:eastAsia="x-none"/>
        </w:rPr>
        <w:t xml:space="preserve">for </w:t>
      </w:r>
      <w:r w:rsidR="003973B9">
        <w:rPr>
          <w:lang w:eastAsia="x-none"/>
        </w:rPr>
        <w:t xml:space="preserve">single and </w:t>
      </w:r>
      <w:r>
        <w:rPr>
          <w:lang w:eastAsia="x-none"/>
        </w:rPr>
        <w:t xml:space="preserve">multiple </w:t>
      </w:r>
      <w:r w:rsidR="00113E12">
        <w:rPr>
          <w:lang w:eastAsia="x-none"/>
        </w:rPr>
        <w:t xml:space="preserve">DL </w:t>
      </w:r>
      <w:r w:rsidR="00057D61">
        <w:rPr>
          <w:lang w:eastAsia="x-none"/>
        </w:rPr>
        <w:t>to</w:t>
      </w:r>
      <w:r w:rsidR="00113E12">
        <w:rPr>
          <w:lang w:eastAsia="x-none"/>
        </w:rPr>
        <w:t xml:space="preserve"> UL</w:t>
      </w:r>
      <w:r w:rsidR="00057D61">
        <w:rPr>
          <w:lang w:eastAsia="x-none"/>
        </w:rPr>
        <w:t xml:space="preserve"> and UL to DL</w:t>
      </w:r>
      <w:r w:rsidR="00113E12">
        <w:rPr>
          <w:lang w:eastAsia="x-none"/>
        </w:rPr>
        <w:t xml:space="preserve"> </w:t>
      </w:r>
      <w:r>
        <w:rPr>
          <w:lang w:eastAsia="x-none"/>
        </w:rPr>
        <w:t xml:space="preserve">switching within a shared </w:t>
      </w:r>
      <w:r w:rsidR="00F630FD">
        <w:rPr>
          <w:lang w:eastAsia="x-none"/>
        </w:rPr>
        <w:t xml:space="preserve">gNB </w:t>
      </w:r>
      <w:r>
        <w:rPr>
          <w:lang w:eastAsia="x-none"/>
        </w:rPr>
        <w:t>COT</w:t>
      </w:r>
      <w:r w:rsidR="00DF0B10">
        <w:rPr>
          <w:lang w:eastAsia="x-none"/>
        </w:rPr>
        <w:t xml:space="preserve"> is identified to be beneficial</w:t>
      </w:r>
    </w:p>
    <w:p w14:paraId="6BC231E0" w14:textId="08648A9B" w:rsidR="00131EF5" w:rsidRDefault="00131EF5" w:rsidP="003B6648">
      <w:pPr>
        <w:widowControl/>
        <w:numPr>
          <w:ilvl w:val="1"/>
          <w:numId w:val="36"/>
        </w:numPr>
        <w:spacing w:after="0"/>
        <w:jc w:val="left"/>
        <w:rPr>
          <w:lang w:eastAsia="x-none"/>
        </w:rPr>
      </w:pPr>
      <w:r>
        <w:rPr>
          <w:lang w:eastAsia="x-none"/>
        </w:rPr>
        <w:t xml:space="preserve">LBT requirement to support </w:t>
      </w:r>
      <w:r w:rsidR="00322579">
        <w:rPr>
          <w:lang w:eastAsia="x-none"/>
        </w:rPr>
        <w:t xml:space="preserve">single or </w:t>
      </w:r>
      <w:r>
        <w:rPr>
          <w:lang w:eastAsia="x-none"/>
        </w:rPr>
        <w:t>multiple switching points, including</w:t>
      </w:r>
    </w:p>
    <w:p w14:paraId="639EA755" w14:textId="26556385" w:rsidR="00DF0B10" w:rsidRDefault="003973B9" w:rsidP="00DF0B10">
      <w:pPr>
        <w:widowControl/>
        <w:numPr>
          <w:ilvl w:val="2"/>
          <w:numId w:val="36"/>
        </w:numPr>
        <w:spacing w:after="0"/>
        <w:jc w:val="left"/>
        <w:rPr>
          <w:lang w:eastAsia="x-none"/>
        </w:rPr>
      </w:pPr>
      <w:r>
        <w:rPr>
          <w:lang w:eastAsia="x-none"/>
        </w:rPr>
        <w:t xml:space="preserve">For gap of less than 16us, no-LBT </w:t>
      </w:r>
      <w:r w:rsidR="00322579">
        <w:rPr>
          <w:lang w:eastAsia="x-none"/>
        </w:rPr>
        <w:t xml:space="preserve">can be used </w:t>
      </w:r>
      <w:r w:rsidR="00DF0B10">
        <w:rPr>
          <w:lang w:eastAsia="x-none"/>
        </w:rPr>
        <w:t>per regulation</w:t>
      </w:r>
    </w:p>
    <w:p w14:paraId="6B84EA47" w14:textId="383346E8" w:rsidR="00322579" w:rsidRDefault="00322579" w:rsidP="00322579">
      <w:pPr>
        <w:pStyle w:val="ListParagraph"/>
        <w:widowControl/>
        <w:numPr>
          <w:ilvl w:val="3"/>
          <w:numId w:val="36"/>
        </w:numPr>
        <w:spacing w:after="0" w:line="259" w:lineRule="auto"/>
        <w:jc w:val="left"/>
      </w:pPr>
      <w:r>
        <w:t xml:space="preserve">Restrictions/conditions on when no-LBT option can be used will be further identified, in consideration of fair coexistence. </w:t>
      </w:r>
    </w:p>
    <w:p w14:paraId="23FF65E4" w14:textId="4A92D789" w:rsidR="003973B9" w:rsidRDefault="003973B9" w:rsidP="00131EF5">
      <w:pPr>
        <w:widowControl/>
        <w:numPr>
          <w:ilvl w:val="2"/>
          <w:numId w:val="36"/>
        </w:numPr>
        <w:spacing w:after="0"/>
        <w:jc w:val="left"/>
        <w:rPr>
          <w:lang w:eastAsia="x-none"/>
        </w:rPr>
      </w:pPr>
      <w:r>
        <w:rPr>
          <w:lang w:eastAsia="x-none"/>
        </w:rPr>
        <w:t xml:space="preserve">For gap of above 16us but does not exceed 25us, one-shot LBT </w:t>
      </w:r>
      <w:r w:rsidR="00DF0B10">
        <w:rPr>
          <w:lang w:eastAsia="x-none"/>
        </w:rPr>
        <w:t>can be</w:t>
      </w:r>
      <w:r>
        <w:rPr>
          <w:lang w:eastAsia="x-none"/>
        </w:rPr>
        <w:t xml:space="preserve"> used</w:t>
      </w:r>
      <w:r w:rsidR="00DF0B10">
        <w:rPr>
          <w:lang w:eastAsia="x-none"/>
        </w:rPr>
        <w:t xml:space="preserve"> per regulation</w:t>
      </w:r>
    </w:p>
    <w:p w14:paraId="7AE36D57" w14:textId="39BAE33B" w:rsidR="00322579" w:rsidRDefault="00322579" w:rsidP="00322579">
      <w:pPr>
        <w:pStyle w:val="ListParagraph"/>
        <w:widowControl/>
        <w:numPr>
          <w:ilvl w:val="3"/>
          <w:numId w:val="36"/>
        </w:numPr>
        <w:spacing w:after="0" w:line="259" w:lineRule="auto"/>
        <w:jc w:val="left"/>
      </w:pPr>
      <w:r>
        <w:t xml:space="preserve">Restrictions/conditions on when one-shot LBT option can be used will be further identified, in consideration of fair coexistence. </w:t>
      </w:r>
    </w:p>
    <w:p w14:paraId="3179D4B2" w14:textId="2CB916C4" w:rsidR="00F630FD" w:rsidRDefault="00F630FD" w:rsidP="00131EF5">
      <w:pPr>
        <w:widowControl/>
        <w:numPr>
          <w:ilvl w:val="2"/>
          <w:numId w:val="36"/>
        </w:numPr>
        <w:spacing w:after="0"/>
        <w:jc w:val="left"/>
        <w:rPr>
          <w:lang w:eastAsia="x-none"/>
        </w:rPr>
      </w:pPr>
      <w:r>
        <w:rPr>
          <w:lang w:eastAsia="x-none"/>
        </w:rPr>
        <w:t>For single switching point, for the gap from DL transmission to UL transmission exceeds 25us, one-shot LBT is used</w:t>
      </w:r>
    </w:p>
    <w:p w14:paraId="699C7BFA" w14:textId="77777777" w:rsidR="00214B3F" w:rsidRDefault="00214B3F" w:rsidP="00214B3F">
      <w:pPr>
        <w:pStyle w:val="ListParagraph"/>
        <w:widowControl/>
        <w:numPr>
          <w:ilvl w:val="3"/>
          <w:numId w:val="36"/>
        </w:numPr>
        <w:spacing w:after="0"/>
        <w:jc w:val="left"/>
        <w:rPr>
          <w:lang w:eastAsia="x-none"/>
        </w:rPr>
      </w:pPr>
      <w:r>
        <w:rPr>
          <w:lang w:eastAsia="x-none"/>
        </w:rPr>
        <w:t xml:space="preserve">Further study needed on how many one-shot LBT attempts is allowed for granted UL transmission </w:t>
      </w:r>
    </w:p>
    <w:p w14:paraId="4F7C1826" w14:textId="7AB2EB4E" w:rsidR="00322579" w:rsidRDefault="00322579" w:rsidP="00131EF5">
      <w:pPr>
        <w:widowControl/>
        <w:numPr>
          <w:ilvl w:val="2"/>
          <w:numId w:val="36"/>
        </w:numPr>
        <w:spacing w:after="0"/>
        <w:jc w:val="left"/>
        <w:rPr>
          <w:lang w:eastAsia="x-none"/>
        </w:rPr>
      </w:pPr>
      <w:r>
        <w:rPr>
          <w:lang w:eastAsia="x-none"/>
        </w:rPr>
        <w:t xml:space="preserve">FFS: </w:t>
      </w:r>
      <w:r w:rsidR="00F630FD">
        <w:rPr>
          <w:lang w:eastAsia="x-none"/>
        </w:rPr>
        <w:t>For multiple switching points, f</w:t>
      </w:r>
      <w:r>
        <w:rPr>
          <w:lang w:eastAsia="x-none"/>
        </w:rPr>
        <w:t xml:space="preserve">or the gap from </w:t>
      </w:r>
      <w:r w:rsidR="00F630FD">
        <w:rPr>
          <w:lang w:eastAsia="x-none"/>
        </w:rPr>
        <w:t>DL</w:t>
      </w:r>
      <w:r>
        <w:rPr>
          <w:lang w:eastAsia="x-none"/>
        </w:rPr>
        <w:t xml:space="preserve"> transmission to </w:t>
      </w:r>
      <w:r w:rsidR="00F630FD">
        <w:rPr>
          <w:lang w:eastAsia="x-none"/>
        </w:rPr>
        <w:t>UL</w:t>
      </w:r>
      <w:r>
        <w:rPr>
          <w:lang w:eastAsia="x-none"/>
        </w:rPr>
        <w:t xml:space="preserve"> transmission exceeds 25us, one-shot LBT is used</w:t>
      </w:r>
    </w:p>
    <w:p w14:paraId="499C1F40" w14:textId="71B5347B" w:rsidR="00DF0B10" w:rsidRDefault="00DF0B10" w:rsidP="00DF0B10">
      <w:pPr>
        <w:widowControl/>
        <w:spacing w:after="0"/>
        <w:jc w:val="left"/>
        <w:rPr>
          <w:lang w:eastAsia="x-none"/>
        </w:rPr>
      </w:pPr>
      <w:r w:rsidRPr="00DF0B10">
        <w:rPr>
          <w:highlight w:val="yellow"/>
          <w:lang w:eastAsia="x-none"/>
        </w:rPr>
        <w:t>Proposal:</w:t>
      </w:r>
    </w:p>
    <w:p w14:paraId="7CA59710" w14:textId="77777777" w:rsidR="00EE3C46" w:rsidRDefault="00EE3C46" w:rsidP="00EE3C46">
      <w:pPr>
        <w:widowControl/>
        <w:numPr>
          <w:ilvl w:val="0"/>
          <w:numId w:val="36"/>
        </w:numPr>
        <w:spacing w:after="0"/>
        <w:jc w:val="left"/>
        <w:rPr>
          <w:lang w:eastAsia="x-none"/>
        </w:rPr>
      </w:pPr>
      <w:r>
        <w:rPr>
          <w:lang w:eastAsia="x-none"/>
        </w:rPr>
        <w:t>PDCCH monitoring procedures due to LBT constraints</w:t>
      </w:r>
    </w:p>
    <w:p w14:paraId="76AEE956" w14:textId="7130FED4" w:rsidR="005E06BB" w:rsidRDefault="005E06BB" w:rsidP="007F628F"/>
    <w:p w14:paraId="7FAD06A5" w14:textId="76CEAA0A" w:rsidR="00E219A1" w:rsidRDefault="00E219A1" w:rsidP="007F628F">
      <w:r>
        <w:t>Also discuss</w:t>
      </w:r>
    </w:p>
    <w:p w14:paraId="0179E548" w14:textId="77777777" w:rsidR="00FC53DC" w:rsidRDefault="00FC53DC" w:rsidP="00FC53DC">
      <w:r w:rsidRPr="00340DB5">
        <w:rPr>
          <w:highlight w:val="yellow"/>
        </w:rPr>
        <w:t>Proposal:</w:t>
      </w:r>
      <w:r>
        <w:t xml:space="preserve"> </w:t>
      </w:r>
    </w:p>
    <w:p w14:paraId="3C5D9934" w14:textId="77777777" w:rsidR="00FC53DC" w:rsidRDefault="00FC53DC" w:rsidP="00FC53DC">
      <w:pPr>
        <w:pStyle w:val="ListParagraph"/>
        <w:widowControl/>
        <w:numPr>
          <w:ilvl w:val="0"/>
          <w:numId w:val="41"/>
        </w:numPr>
        <w:spacing w:after="0" w:line="259" w:lineRule="auto"/>
        <w:jc w:val="left"/>
      </w:pPr>
      <w:r>
        <w:t xml:space="preserve">Study the following techniques for start of </w:t>
      </w:r>
      <w:proofErr w:type="spellStart"/>
      <w:r>
        <w:t>TxOP</w:t>
      </w:r>
      <w:proofErr w:type="spellEnd"/>
      <w:r>
        <w:t xml:space="preserve"> indication: </w:t>
      </w:r>
    </w:p>
    <w:p w14:paraId="6DCB3382" w14:textId="77777777" w:rsidR="00FC53DC" w:rsidRDefault="00FC53DC" w:rsidP="00FC53DC">
      <w:pPr>
        <w:pStyle w:val="ListParagraph"/>
        <w:widowControl/>
        <w:numPr>
          <w:ilvl w:val="1"/>
          <w:numId w:val="41"/>
        </w:numPr>
        <w:spacing w:after="0" w:line="259" w:lineRule="auto"/>
        <w:jc w:val="left"/>
      </w:pPr>
      <w:r>
        <w:t>PDCCH monitoring</w:t>
      </w:r>
    </w:p>
    <w:p w14:paraId="278402CE" w14:textId="77777777" w:rsidR="00FC53DC" w:rsidRDefault="00FC53DC" w:rsidP="00FC53DC">
      <w:pPr>
        <w:pStyle w:val="ListParagraph"/>
        <w:widowControl/>
        <w:numPr>
          <w:ilvl w:val="1"/>
          <w:numId w:val="41"/>
        </w:numPr>
        <w:spacing w:after="0" w:line="259" w:lineRule="auto"/>
        <w:jc w:val="left"/>
      </w:pPr>
      <w:r>
        <w:t>Wake Up Signal</w:t>
      </w:r>
    </w:p>
    <w:p w14:paraId="0E6C66FD" w14:textId="77777777" w:rsidR="00FC53DC" w:rsidRDefault="00FC53DC" w:rsidP="00FC53DC">
      <w:pPr>
        <w:pStyle w:val="ListParagraph"/>
        <w:widowControl/>
        <w:numPr>
          <w:ilvl w:val="0"/>
          <w:numId w:val="41"/>
        </w:numPr>
        <w:spacing w:after="0" w:line="259" w:lineRule="auto"/>
        <w:jc w:val="left"/>
      </w:pPr>
      <w:r>
        <w:t xml:space="preserve">Introduce mechanisms to indicate the </w:t>
      </w:r>
      <w:proofErr w:type="spellStart"/>
      <w:r>
        <w:t>TxOP</w:t>
      </w:r>
      <w:proofErr w:type="spellEnd"/>
      <w:r>
        <w:t xml:space="preserve"> structure.</w:t>
      </w:r>
    </w:p>
    <w:p w14:paraId="75F8C16B" w14:textId="77777777" w:rsidR="00FC53DC" w:rsidRDefault="00FC53DC" w:rsidP="00FC53DC">
      <w:r w:rsidRPr="006F38ED">
        <w:rPr>
          <w:highlight w:val="yellow"/>
        </w:rPr>
        <w:t>Proposal:</w:t>
      </w:r>
      <w:r>
        <w:t xml:space="preserve"> </w:t>
      </w:r>
    </w:p>
    <w:p w14:paraId="63212B51" w14:textId="77777777" w:rsidR="00FC53DC" w:rsidRPr="0001199A" w:rsidRDefault="00FC53DC" w:rsidP="00FC53DC">
      <w:pPr>
        <w:numPr>
          <w:ilvl w:val="0"/>
          <w:numId w:val="21"/>
        </w:numPr>
        <w:spacing w:after="0"/>
      </w:pPr>
      <w:r>
        <w:t>Study FBE (as in the ETSI BRAN specifications) based frame structure</w:t>
      </w:r>
    </w:p>
    <w:p w14:paraId="73ED4B05" w14:textId="27C522D1" w:rsidR="005E06BB" w:rsidRDefault="00FC53DC" w:rsidP="007F628F">
      <w:r w:rsidRPr="00FC53DC">
        <w:rPr>
          <w:highlight w:val="yellow"/>
        </w:rPr>
        <w:t>Proposal:</w:t>
      </w:r>
    </w:p>
    <w:p w14:paraId="50D5847E" w14:textId="25857DA6" w:rsidR="00FC53DC" w:rsidRDefault="00FC53DC" w:rsidP="00FC53DC">
      <w:pPr>
        <w:pStyle w:val="bullet"/>
      </w:pPr>
      <w:r>
        <w:t xml:space="preserve">Benefit of introducing preamble in </w:t>
      </w:r>
      <w:proofErr w:type="spellStart"/>
      <w:r>
        <w:t>TxOP</w:t>
      </w:r>
      <w:proofErr w:type="spellEnd"/>
      <w:r>
        <w:t xml:space="preserve"> and design options</w:t>
      </w:r>
    </w:p>
    <w:p w14:paraId="0D31FD4F" w14:textId="77777777" w:rsidR="00FC53DC" w:rsidRPr="001F029F" w:rsidRDefault="00FC53DC" w:rsidP="00FC53DC">
      <w:pPr>
        <w:pStyle w:val="bullet"/>
      </w:pPr>
    </w:p>
    <w:p w14:paraId="31B1FEBC" w14:textId="77777777" w:rsidR="007F628F" w:rsidRPr="007F628F" w:rsidRDefault="007F628F" w:rsidP="007F628F">
      <w:pPr>
        <w:rPr>
          <w:b/>
          <w:u w:val="single"/>
        </w:rPr>
      </w:pPr>
      <w:r w:rsidRPr="007F628F">
        <w:rPr>
          <w:b/>
          <w:u w:val="single"/>
        </w:rPr>
        <w:t>7.6.3.1</w:t>
      </w:r>
      <w:r w:rsidRPr="007F628F">
        <w:rPr>
          <w:b/>
          <w:u w:val="single"/>
        </w:rPr>
        <w:tab/>
        <w:t>DL Signals and Channels</w:t>
      </w:r>
    </w:p>
    <w:p w14:paraId="652DE285" w14:textId="7BEE7AD6" w:rsidR="00340DB5" w:rsidRDefault="00340DB5" w:rsidP="007F628F">
      <w:r>
        <w:t xml:space="preserve">For the basic DL channels, NR design can be reused. However, many companies brought up the point that the FDM multiplexing of SS/PBCH block with other channels should be considered. </w:t>
      </w:r>
    </w:p>
    <w:p w14:paraId="21D0A7B0" w14:textId="6C9DE196" w:rsidR="00340DB5" w:rsidRDefault="00340DB5" w:rsidP="007F628F">
      <w:r w:rsidRPr="00EE3C46">
        <w:t>Proposal:</w:t>
      </w:r>
      <w:r>
        <w:t xml:space="preserve"> </w:t>
      </w:r>
    </w:p>
    <w:p w14:paraId="14864FF6" w14:textId="37BEE75B" w:rsidR="007F628F" w:rsidRPr="00A47719" w:rsidRDefault="00340DB5" w:rsidP="00340DB5">
      <w:pPr>
        <w:pStyle w:val="ListParagraph"/>
        <w:numPr>
          <w:ilvl w:val="0"/>
          <w:numId w:val="22"/>
        </w:numPr>
      </w:pPr>
      <w:r>
        <w:t xml:space="preserve">Introduce FDM multiplexing pattern for </w:t>
      </w:r>
      <w:r w:rsidR="007F628F">
        <w:t>SS/PBCH block and RMSI PDCCH/PDSCH for sub7</w:t>
      </w:r>
      <w:r>
        <w:t xml:space="preserve"> GHz band</w:t>
      </w:r>
    </w:p>
    <w:p w14:paraId="31BE58C3" w14:textId="27F3CC6B" w:rsidR="00340DB5" w:rsidRDefault="00340DB5" w:rsidP="00340DB5">
      <w:pPr>
        <w:pStyle w:val="ListParagraph"/>
        <w:numPr>
          <w:ilvl w:val="1"/>
          <w:numId w:val="22"/>
        </w:numPr>
      </w:pPr>
      <w:r>
        <w:t>FFS: Details</w:t>
      </w:r>
    </w:p>
    <w:p w14:paraId="3D8CDD3D" w14:textId="753165B6" w:rsidR="00340DB5" w:rsidRDefault="00340DB5" w:rsidP="007F628F">
      <w:r>
        <w:t xml:space="preserve">For bands with PSD limitations, typically the scheduler can handle the resource allocation to satisfy the PSD and OCB limitation. However current NR has the design that the RBG size depends on the number of RBs in a BWP, and in some cases, when BWP is wide, the RBG can be quite large. </w:t>
      </w:r>
    </w:p>
    <w:p w14:paraId="43ED725E" w14:textId="540421AD" w:rsidR="00340DB5" w:rsidRDefault="00340DB5" w:rsidP="007F628F">
      <w:r w:rsidRPr="00EE3C46">
        <w:t>Proposal:</w:t>
      </w:r>
    </w:p>
    <w:p w14:paraId="7FB645CA" w14:textId="3018D603" w:rsidR="007F628F" w:rsidRDefault="00340DB5" w:rsidP="00340DB5">
      <w:pPr>
        <w:pStyle w:val="ListParagraph"/>
        <w:numPr>
          <w:ilvl w:val="0"/>
          <w:numId w:val="22"/>
        </w:numPr>
      </w:pPr>
      <w:r>
        <w:t xml:space="preserve">For band with PSD limitations, the NR decision on </w:t>
      </w:r>
      <w:r w:rsidR="007F628F">
        <w:t xml:space="preserve">RBG size </w:t>
      </w:r>
      <w:r>
        <w:t xml:space="preserve">as a function of number of RBs in BWP </w:t>
      </w:r>
      <w:proofErr w:type="gramStart"/>
      <w:r w:rsidR="00A43F86">
        <w:t xml:space="preserve">needs </w:t>
      </w:r>
      <w:r>
        <w:t xml:space="preserve"> be</w:t>
      </w:r>
      <w:proofErr w:type="gramEnd"/>
      <w:r>
        <w:t xml:space="preserve"> revisited</w:t>
      </w:r>
    </w:p>
    <w:p w14:paraId="43D705E9" w14:textId="23EC2F37" w:rsidR="00EE3C46" w:rsidRDefault="00EE3C46" w:rsidP="00EE3C46"/>
    <w:p w14:paraId="36DC22F4" w14:textId="6A9AC1C2" w:rsidR="00EE3C46" w:rsidRDefault="00EE3C46" w:rsidP="00EE3C46">
      <w:r>
        <w:t>From online:</w:t>
      </w:r>
    </w:p>
    <w:p w14:paraId="617123D1" w14:textId="77777777" w:rsidR="00EE3C46" w:rsidRDefault="00EE3C46" w:rsidP="00EE3C46">
      <w:pPr>
        <w:rPr>
          <w:highlight w:val="yellow"/>
          <w:lang w:eastAsia="x-none"/>
        </w:rPr>
      </w:pPr>
      <w:r w:rsidRPr="00433AC3">
        <w:rPr>
          <w:highlight w:val="yellow"/>
          <w:lang w:eastAsia="x-none"/>
        </w:rPr>
        <w:t>Proposal:</w:t>
      </w:r>
    </w:p>
    <w:p w14:paraId="4C77E829" w14:textId="77777777" w:rsidR="00EE3C46" w:rsidRDefault="00EE3C46" w:rsidP="00EE3C46">
      <w:pPr>
        <w:widowControl/>
        <w:numPr>
          <w:ilvl w:val="0"/>
          <w:numId w:val="37"/>
        </w:numPr>
        <w:spacing w:after="0"/>
        <w:jc w:val="left"/>
        <w:rPr>
          <w:lang w:eastAsia="x-none"/>
        </w:rPr>
      </w:pPr>
      <w:r>
        <w:rPr>
          <w:lang w:eastAsia="x-none"/>
        </w:rPr>
        <w:t>NR-U should have a discovery reference signal (DRS) that serves similar functions as in Rel-13 LAA</w:t>
      </w:r>
    </w:p>
    <w:p w14:paraId="2F124191" w14:textId="77777777" w:rsidR="00EE3C46" w:rsidRDefault="00EE3C46" w:rsidP="00EE3C46">
      <w:pPr>
        <w:widowControl/>
        <w:numPr>
          <w:ilvl w:val="0"/>
          <w:numId w:val="37"/>
        </w:numPr>
        <w:spacing w:after="0"/>
        <w:jc w:val="left"/>
        <w:rPr>
          <w:lang w:eastAsia="x-none"/>
        </w:rPr>
      </w:pPr>
      <w:r>
        <w:rPr>
          <w:lang w:eastAsia="x-none"/>
        </w:rPr>
        <w:t>The DRS design should consider the following characteristics specific to unlicensed band operation</w:t>
      </w:r>
    </w:p>
    <w:p w14:paraId="6A6A14E4" w14:textId="77777777" w:rsidR="00EE3C46" w:rsidRDefault="00EE3C46" w:rsidP="00EE3C46">
      <w:pPr>
        <w:widowControl/>
        <w:numPr>
          <w:ilvl w:val="0"/>
          <w:numId w:val="22"/>
        </w:numPr>
        <w:spacing w:after="0"/>
        <w:jc w:val="left"/>
        <w:rPr>
          <w:lang w:eastAsia="x-none"/>
        </w:rPr>
      </w:pPr>
      <w:r>
        <w:rPr>
          <w:lang w:eastAsia="x-none"/>
        </w:rPr>
        <w:t>There are no gaps in the transmission between a single transmission of the signals in the DRS, e.g., SS/PBCH and RMSI</w:t>
      </w:r>
    </w:p>
    <w:p w14:paraId="02B05808" w14:textId="77777777" w:rsidR="00EE3C46" w:rsidRDefault="00EE3C46" w:rsidP="00EE3C46">
      <w:pPr>
        <w:widowControl/>
        <w:numPr>
          <w:ilvl w:val="0"/>
          <w:numId w:val="22"/>
        </w:numPr>
        <w:spacing w:after="0"/>
        <w:jc w:val="left"/>
        <w:rPr>
          <w:lang w:eastAsia="x-none"/>
        </w:rPr>
      </w:pPr>
      <w:r>
        <w:rPr>
          <w:lang w:eastAsia="x-none"/>
        </w:rPr>
        <w:lastRenderedPageBreak/>
        <w:t>The occupied channel bandwidth is satisfied (although this may not be a requirement)</w:t>
      </w:r>
    </w:p>
    <w:p w14:paraId="422DDF48" w14:textId="713D94AD" w:rsidR="00EE3C46" w:rsidRDefault="00EE3C46" w:rsidP="00EE3C46">
      <w:pPr>
        <w:widowControl/>
        <w:numPr>
          <w:ilvl w:val="0"/>
          <w:numId w:val="22"/>
        </w:numPr>
        <w:spacing w:after="0"/>
        <w:jc w:val="left"/>
        <w:rPr>
          <w:lang w:eastAsia="x-none"/>
        </w:rPr>
      </w:pPr>
      <w:r>
        <w:rPr>
          <w:lang w:eastAsia="x-none"/>
        </w:rPr>
        <w:t xml:space="preserve">The channel occupancy </w:t>
      </w:r>
      <w:r w:rsidR="00AC674F">
        <w:rPr>
          <w:lang w:eastAsia="x-none"/>
        </w:rPr>
        <w:t xml:space="preserve">time for SS/PBCH blocks and RMSI transmission </w:t>
      </w:r>
      <w:r>
        <w:rPr>
          <w:lang w:eastAsia="x-none"/>
        </w:rPr>
        <w:t>is minimized</w:t>
      </w:r>
    </w:p>
    <w:p w14:paraId="74DBA5B9" w14:textId="74E0A88A" w:rsidR="00EE3C46" w:rsidRDefault="00EE3C46" w:rsidP="00EE3C46">
      <w:pPr>
        <w:widowControl/>
        <w:numPr>
          <w:ilvl w:val="0"/>
          <w:numId w:val="22"/>
        </w:numPr>
        <w:spacing w:after="0"/>
        <w:jc w:val="left"/>
        <w:rPr>
          <w:lang w:eastAsia="x-none"/>
        </w:rPr>
      </w:pPr>
      <w:r>
        <w:rPr>
          <w:lang w:eastAsia="x-none"/>
        </w:rPr>
        <w:t xml:space="preserve">Characteristics that may facilitate </w:t>
      </w:r>
      <w:r w:rsidR="00AC674F">
        <w:rPr>
          <w:lang w:eastAsia="x-none"/>
        </w:rPr>
        <w:t>higher priority</w:t>
      </w:r>
      <w:r>
        <w:rPr>
          <w:lang w:eastAsia="x-none"/>
        </w:rPr>
        <w:t xml:space="preserve"> channel access, e.g.:</w:t>
      </w:r>
    </w:p>
    <w:p w14:paraId="29718F83" w14:textId="6093D036" w:rsidR="00EE3C46" w:rsidRDefault="00366B5E" w:rsidP="00EE3C46">
      <w:pPr>
        <w:widowControl/>
        <w:numPr>
          <w:ilvl w:val="1"/>
          <w:numId w:val="22"/>
        </w:numPr>
        <w:spacing w:after="0"/>
        <w:jc w:val="left"/>
        <w:rPr>
          <w:lang w:eastAsia="x-none"/>
        </w:rPr>
      </w:pPr>
      <w:r>
        <w:rPr>
          <w:lang w:eastAsia="x-none"/>
        </w:rPr>
        <w:t>One-shot LBT with a</w:t>
      </w:r>
      <w:r w:rsidR="00EE3C46">
        <w:rPr>
          <w:lang w:eastAsia="x-none"/>
        </w:rPr>
        <w:t xml:space="preserve"> duty cycle that in time that is small, e.g., 5%</w:t>
      </w:r>
    </w:p>
    <w:p w14:paraId="21A789ED" w14:textId="137D2B39" w:rsidR="00366B5E" w:rsidRDefault="00366B5E" w:rsidP="00EE3C46">
      <w:pPr>
        <w:widowControl/>
        <w:numPr>
          <w:ilvl w:val="1"/>
          <w:numId w:val="22"/>
        </w:numPr>
        <w:spacing w:after="0"/>
        <w:jc w:val="left"/>
        <w:rPr>
          <w:lang w:eastAsia="x-none"/>
        </w:rPr>
      </w:pPr>
      <w:r>
        <w:rPr>
          <w:lang w:eastAsia="x-none"/>
        </w:rPr>
        <w:t>High priority Cat 4 LBT</w:t>
      </w:r>
    </w:p>
    <w:p w14:paraId="4E0822F1" w14:textId="77777777" w:rsidR="00EE3C46" w:rsidRPr="00A47719" w:rsidRDefault="00EE3C46" w:rsidP="00EE3C46"/>
    <w:p w14:paraId="0EA043C8" w14:textId="77777777" w:rsidR="007F628F" w:rsidRPr="007F628F" w:rsidRDefault="007F628F" w:rsidP="007F628F">
      <w:pPr>
        <w:rPr>
          <w:b/>
          <w:u w:val="single"/>
        </w:rPr>
      </w:pPr>
      <w:r w:rsidRPr="007F628F">
        <w:rPr>
          <w:b/>
          <w:u w:val="single"/>
        </w:rPr>
        <w:t>7.6.3.2</w:t>
      </w:r>
      <w:r w:rsidRPr="007F628F">
        <w:rPr>
          <w:b/>
          <w:u w:val="single"/>
        </w:rPr>
        <w:tab/>
        <w:t>UL Signals and Channels</w:t>
      </w:r>
    </w:p>
    <w:p w14:paraId="27021591" w14:textId="77777777" w:rsidR="007C156B" w:rsidRPr="00CD63E8" w:rsidRDefault="007C156B" w:rsidP="007C156B">
      <w:pPr>
        <w:rPr>
          <w:lang w:eastAsia="x-none"/>
        </w:rPr>
      </w:pPr>
      <w:r w:rsidRPr="00CD63E8">
        <w:rPr>
          <w:highlight w:val="green"/>
          <w:lang w:eastAsia="x-none"/>
        </w:rPr>
        <w:t>Agreement:</w:t>
      </w:r>
    </w:p>
    <w:p w14:paraId="16021633" w14:textId="77777777" w:rsidR="007C156B" w:rsidRDefault="007C156B" w:rsidP="007C156B">
      <w:pPr>
        <w:widowControl/>
        <w:numPr>
          <w:ilvl w:val="0"/>
          <w:numId w:val="38"/>
        </w:numPr>
        <w:spacing w:after="0"/>
        <w:jc w:val="left"/>
        <w:rPr>
          <w:lang w:eastAsia="x-none"/>
        </w:rPr>
      </w:pPr>
      <w:r>
        <w:rPr>
          <w:lang w:eastAsia="x-none"/>
        </w:rPr>
        <w:t>An interlaced waveform can have benefits in some scenarios including</w:t>
      </w:r>
    </w:p>
    <w:p w14:paraId="691A5C2F" w14:textId="77777777" w:rsidR="007C156B" w:rsidRDefault="007C156B" w:rsidP="007C156B">
      <w:pPr>
        <w:widowControl/>
        <w:numPr>
          <w:ilvl w:val="1"/>
          <w:numId w:val="38"/>
        </w:numPr>
        <w:spacing w:after="0"/>
        <w:jc w:val="left"/>
        <w:rPr>
          <w:lang w:eastAsia="x-none"/>
        </w:rPr>
      </w:pPr>
      <w:r>
        <w:t>Link budget limited cases with given PSD constraint</w:t>
      </w:r>
    </w:p>
    <w:p w14:paraId="334F5B5E" w14:textId="77777777" w:rsidR="007C156B" w:rsidRDefault="007C156B" w:rsidP="007C156B">
      <w:pPr>
        <w:widowControl/>
        <w:numPr>
          <w:ilvl w:val="1"/>
          <w:numId w:val="38"/>
        </w:numPr>
        <w:spacing w:after="0"/>
        <w:jc w:val="left"/>
        <w:rPr>
          <w:lang w:eastAsia="x-none"/>
        </w:rPr>
      </w:pPr>
      <w:r>
        <w:t xml:space="preserve">As one option to efficiently meet the occupied channel bandwidth requirement. </w:t>
      </w:r>
    </w:p>
    <w:p w14:paraId="0670F0AE" w14:textId="77777777" w:rsidR="007C156B" w:rsidRDefault="007C156B" w:rsidP="007C156B">
      <w:pPr>
        <w:widowControl/>
        <w:numPr>
          <w:ilvl w:val="0"/>
          <w:numId w:val="38"/>
        </w:numPr>
        <w:spacing w:after="0"/>
        <w:jc w:val="left"/>
        <w:rPr>
          <w:lang w:eastAsia="x-none"/>
        </w:rPr>
      </w:pPr>
      <w:r>
        <w:rPr>
          <w:lang w:eastAsia="x-none"/>
        </w:rPr>
        <w:t>A waveform contiguous in frequency may be adequate in some scenarios</w:t>
      </w:r>
    </w:p>
    <w:p w14:paraId="35CDFA49" w14:textId="77777777" w:rsidR="007C156B" w:rsidRDefault="007C156B" w:rsidP="007C156B">
      <w:pPr>
        <w:widowControl/>
        <w:numPr>
          <w:ilvl w:val="1"/>
          <w:numId w:val="30"/>
        </w:numPr>
        <w:spacing w:after="0"/>
        <w:ind w:left="1080"/>
        <w:jc w:val="left"/>
        <w:rPr>
          <w:lang w:eastAsia="x-none"/>
        </w:rPr>
      </w:pPr>
      <w:r>
        <w:t>To inherit legacy contiguous allocation designs.</w:t>
      </w:r>
    </w:p>
    <w:p w14:paraId="3A078967" w14:textId="77777777" w:rsidR="007C156B" w:rsidRDefault="007C156B" w:rsidP="007C156B">
      <w:pPr>
        <w:ind w:left="360"/>
        <w:rPr>
          <w:lang w:eastAsia="x-none"/>
        </w:rPr>
      </w:pPr>
      <w:r>
        <w:rPr>
          <w:lang w:eastAsia="x-none"/>
        </w:rPr>
        <w:t>Note: It is RAN1’s understanding that the temporal allowance of not meeting occupied channel bandwidth by regulation can be exploited if the minimum bandwidth requirement, e.g., 2 MHz, is satisfied.</w:t>
      </w:r>
    </w:p>
    <w:p w14:paraId="7D4B96C4" w14:textId="77777777" w:rsidR="007C156B" w:rsidRDefault="007C156B" w:rsidP="007C156B">
      <w:pPr>
        <w:rPr>
          <w:lang w:eastAsia="x-none"/>
        </w:rPr>
      </w:pPr>
    </w:p>
    <w:p w14:paraId="57E3E619" w14:textId="77777777" w:rsidR="007C156B" w:rsidRDefault="007C156B" w:rsidP="007C156B">
      <w:pPr>
        <w:rPr>
          <w:lang w:eastAsia="x-none"/>
        </w:rPr>
      </w:pPr>
      <w:r w:rsidRPr="00BF2CA5">
        <w:rPr>
          <w:highlight w:val="green"/>
          <w:lang w:eastAsia="x-none"/>
        </w:rPr>
        <w:t>Agreement:</w:t>
      </w:r>
    </w:p>
    <w:p w14:paraId="5CFF2186" w14:textId="77777777" w:rsidR="007C156B" w:rsidRDefault="007C156B" w:rsidP="007C156B">
      <w:pPr>
        <w:pStyle w:val="ListParagraph"/>
        <w:numPr>
          <w:ilvl w:val="0"/>
          <w:numId w:val="30"/>
        </w:numPr>
        <w:ind w:left="360"/>
      </w:pPr>
      <w:r>
        <w:t xml:space="preserve">Support for Rel-15 NR PUCCH formats can be considered. Exclusion of the support of certain formats is to be identified. </w:t>
      </w:r>
    </w:p>
    <w:p w14:paraId="42B606B8" w14:textId="77777777" w:rsidR="007C156B" w:rsidRDefault="007C156B" w:rsidP="007C156B">
      <w:pPr>
        <w:pStyle w:val="ListParagraph"/>
        <w:numPr>
          <w:ilvl w:val="1"/>
          <w:numId w:val="30"/>
        </w:numPr>
        <w:ind w:left="1080"/>
      </w:pPr>
      <w:r>
        <w:t xml:space="preserve">Note: It is RAN1’s understanding that certain formats do not meet the minimum bandwidth requirement by regulation. </w:t>
      </w:r>
    </w:p>
    <w:p w14:paraId="5C2C900B" w14:textId="77777777" w:rsidR="007C156B" w:rsidRDefault="007C156B" w:rsidP="007C156B">
      <w:pPr>
        <w:pStyle w:val="ListParagraph"/>
        <w:numPr>
          <w:ilvl w:val="0"/>
          <w:numId w:val="30"/>
        </w:numPr>
        <w:ind w:left="360"/>
      </w:pPr>
      <w:r>
        <w:t xml:space="preserve">It is identified that block-interlaced based PUSCH can be beneficial. </w:t>
      </w:r>
    </w:p>
    <w:p w14:paraId="349ECF9D" w14:textId="77777777" w:rsidR="007C156B" w:rsidRDefault="007C156B" w:rsidP="007C156B">
      <w:pPr>
        <w:pStyle w:val="ListParagraph"/>
        <w:numPr>
          <w:ilvl w:val="0"/>
          <w:numId w:val="30"/>
        </w:numPr>
        <w:ind w:left="360"/>
      </w:pPr>
      <w:r>
        <w:t xml:space="preserve">It is beneficial to use the same interlace structure for PUCCH and PUSCH. </w:t>
      </w:r>
    </w:p>
    <w:p w14:paraId="4B8F76CD" w14:textId="77777777" w:rsidR="007C156B" w:rsidRDefault="007C156B" w:rsidP="007C156B">
      <w:pPr>
        <w:widowControl/>
        <w:numPr>
          <w:ilvl w:val="0"/>
          <w:numId w:val="30"/>
        </w:numPr>
        <w:spacing w:after="0"/>
        <w:ind w:left="360"/>
        <w:jc w:val="left"/>
        <w:rPr>
          <w:lang w:eastAsia="x-none"/>
        </w:rPr>
      </w:pPr>
      <w:r>
        <w:rPr>
          <w:lang w:eastAsia="x-none"/>
        </w:rPr>
        <w:t>The following aspects can be considered for interlace waveform based PUCCH design:</w:t>
      </w:r>
    </w:p>
    <w:p w14:paraId="59CD7C39" w14:textId="77777777" w:rsidR="007C156B" w:rsidRDefault="007C156B" w:rsidP="007C156B">
      <w:pPr>
        <w:widowControl/>
        <w:numPr>
          <w:ilvl w:val="1"/>
          <w:numId w:val="30"/>
        </w:numPr>
        <w:spacing w:after="0"/>
        <w:ind w:left="1080"/>
        <w:jc w:val="left"/>
        <w:rPr>
          <w:lang w:eastAsia="x-none"/>
        </w:rPr>
      </w:pPr>
      <w:r>
        <w:rPr>
          <w:lang w:eastAsia="x-none"/>
        </w:rPr>
        <w:t>Flexible number of OFDM symbols</w:t>
      </w:r>
    </w:p>
    <w:p w14:paraId="3B238A2C" w14:textId="77777777" w:rsidR="007C156B" w:rsidRDefault="007C156B" w:rsidP="007C156B">
      <w:pPr>
        <w:widowControl/>
        <w:numPr>
          <w:ilvl w:val="1"/>
          <w:numId w:val="30"/>
        </w:numPr>
        <w:spacing w:after="0"/>
        <w:ind w:left="1080"/>
        <w:jc w:val="left"/>
        <w:rPr>
          <w:lang w:eastAsia="x-none"/>
        </w:rPr>
      </w:pPr>
      <w:r>
        <w:rPr>
          <w:lang w:eastAsia="x-none"/>
        </w:rPr>
        <w:t>Flexible payload size</w:t>
      </w:r>
    </w:p>
    <w:p w14:paraId="5D78904D" w14:textId="77777777" w:rsidR="007C156B" w:rsidRDefault="007C156B" w:rsidP="007C156B">
      <w:pPr>
        <w:widowControl/>
        <w:numPr>
          <w:ilvl w:val="1"/>
          <w:numId w:val="30"/>
        </w:numPr>
        <w:spacing w:after="0"/>
        <w:ind w:left="1080"/>
        <w:jc w:val="left"/>
        <w:rPr>
          <w:lang w:eastAsia="x-none"/>
        </w:rPr>
      </w:pPr>
      <w:r>
        <w:rPr>
          <w:lang w:eastAsia="x-none"/>
        </w:rPr>
        <w:t>User multiplexing</w:t>
      </w:r>
    </w:p>
    <w:p w14:paraId="7544BD66" w14:textId="77777777" w:rsidR="007C156B" w:rsidRDefault="007C156B" w:rsidP="007C156B">
      <w:pPr>
        <w:widowControl/>
        <w:numPr>
          <w:ilvl w:val="1"/>
          <w:numId w:val="30"/>
        </w:numPr>
        <w:spacing w:after="0"/>
        <w:ind w:left="1080"/>
        <w:jc w:val="left"/>
        <w:rPr>
          <w:lang w:eastAsia="x-none"/>
        </w:rPr>
      </w:pPr>
      <w:r>
        <w:rPr>
          <w:lang w:eastAsia="x-none"/>
        </w:rPr>
        <w:t>Number of formats</w:t>
      </w:r>
    </w:p>
    <w:p w14:paraId="7CEB3D56" w14:textId="77777777" w:rsidR="007C156B" w:rsidRDefault="007C156B" w:rsidP="007C156B">
      <w:pPr>
        <w:rPr>
          <w:lang w:eastAsia="x-none"/>
        </w:rPr>
      </w:pPr>
    </w:p>
    <w:p w14:paraId="679D185B" w14:textId="77777777" w:rsidR="007C156B" w:rsidRPr="000E6115" w:rsidRDefault="007C156B" w:rsidP="007C156B">
      <w:pPr>
        <w:rPr>
          <w:highlight w:val="green"/>
          <w:lang w:eastAsia="x-none"/>
        </w:rPr>
      </w:pPr>
      <w:r w:rsidRPr="000E6115">
        <w:rPr>
          <w:highlight w:val="green"/>
          <w:lang w:eastAsia="x-none"/>
        </w:rPr>
        <w:t>Agreement:</w:t>
      </w:r>
    </w:p>
    <w:p w14:paraId="10BC4EAD" w14:textId="77777777" w:rsidR="007C156B" w:rsidRDefault="007C156B" w:rsidP="007C156B">
      <w:pPr>
        <w:pStyle w:val="ListParagraph"/>
        <w:numPr>
          <w:ilvl w:val="0"/>
          <w:numId w:val="30"/>
        </w:numPr>
        <w:ind w:left="360"/>
      </w:pPr>
      <w:r>
        <w:t xml:space="preserve">Support for Rel-15 NR PRACH formats can be considered. Exclusion of the support of certain formats is to be identified. </w:t>
      </w:r>
    </w:p>
    <w:p w14:paraId="232300BE" w14:textId="77777777" w:rsidR="007C156B" w:rsidRDefault="007C156B" w:rsidP="007C156B">
      <w:pPr>
        <w:pStyle w:val="ListParagraph"/>
        <w:numPr>
          <w:ilvl w:val="1"/>
          <w:numId w:val="30"/>
        </w:numPr>
        <w:ind w:left="1080"/>
      </w:pPr>
      <w:r>
        <w:t xml:space="preserve">Note: It is RAN1’s understanding that certain formats do not meet the minimum bandwidth requirement by regulation. </w:t>
      </w:r>
    </w:p>
    <w:p w14:paraId="10E02DDA" w14:textId="77777777" w:rsidR="007C156B" w:rsidRDefault="007C156B" w:rsidP="007C156B">
      <w:pPr>
        <w:pStyle w:val="ListParagraph"/>
        <w:numPr>
          <w:ilvl w:val="0"/>
          <w:numId w:val="30"/>
        </w:numPr>
        <w:ind w:left="360"/>
      </w:pPr>
      <w:r>
        <w:t xml:space="preserve">It is identified that interlaced based PRACH can be beneficial. </w:t>
      </w:r>
    </w:p>
    <w:p w14:paraId="034BB9D9" w14:textId="77777777" w:rsidR="007C156B" w:rsidRDefault="007C156B" w:rsidP="007C156B">
      <w:pPr>
        <w:widowControl/>
        <w:numPr>
          <w:ilvl w:val="0"/>
          <w:numId w:val="30"/>
        </w:numPr>
        <w:spacing w:after="0"/>
        <w:ind w:left="360"/>
        <w:jc w:val="left"/>
        <w:rPr>
          <w:lang w:eastAsia="x-none"/>
        </w:rPr>
      </w:pPr>
      <w:r>
        <w:rPr>
          <w:lang w:eastAsia="x-none"/>
        </w:rPr>
        <w:t>The following aspects can be considered for Interlace waveform based PRACH design for 4-step random access:</w:t>
      </w:r>
    </w:p>
    <w:p w14:paraId="0B256F69" w14:textId="77777777" w:rsidR="007C156B" w:rsidRDefault="007C156B" w:rsidP="007C156B">
      <w:pPr>
        <w:widowControl/>
        <w:numPr>
          <w:ilvl w:val="1"/>
          <w:numId w:val="30"/>
        </w:numPr>
        <w:spacing w:after="0"/>
        <w:ind w:left="1080"/>
        <w:jc w:val="left"/>
        <w:rPr>
          <w:lang w:eastAsia="x-none"/>
        </w:rPr>
      </w:pPr>
      <w:r>
        <w:rPr>
          <w:lang w:eastAsia="x-none"/>
        </w:rPr>
        <w:t>Interlacing based on PRB or REs</w:t>
      </w:r>
    </w:p>
    <w:p w14:paraId="362FBDC1" w14:textId="77777777" w:rsidR="007C156B" w:rsidRDefault="007C156B" w:rsidP="007C156B">
      <w:pPr>
        <w:widowControl/>
        <w:numPr>
          <w:ilvl w:val="1"/>
          <w:numId w:val="30"/>
        </w:numPr>
        <w:spacing w:after="0"/>
        <w:ind w:left="1080"/>
        <w:jc w:val="left"/>
        <w:rPr>
          <w:lang w:eastAsia="x-none"/>
        </w:rPr>
      </w:pPr>
      <w:r>
        <w:rPr>
          <w:lang w:eastAsia="x-none"/>
        </w:rPr>
        <w:t>Targeted cell sizes</w:t>
      </w:r>
    </w:p>
    <w:p w14:paraId="608F5ED5" w14:textId="77777777" w:rsidR="007C156B" w:rsidRDefault="007C156B" w:rsidP="007C156B">
      <w:pPr>
        <w:widowControl/>
        <w:numPr>
          <w:ilvl w:val="1"/>
          <w:numId w:val="30"/>
        </w:numPr>
        <w:spacing w:after="0"/>
        <w:ind w:left="1080"/>
        <w:jc w:val="left"/>
        <w:rPr>
          <w:lang w:eastAsia="x-none"/>
        </w:rPr>
      </w:pPr>
      <w:r>
        <w:rPr>
          <w:lang w:eastAsia="x-none"/>
        </w:rPr>
        <w:t>Targeted PRACH capacity</w:t>
      </w:r>
    </w:p>
    <w:p w14:paraId="7735F81A" w14:textId="77777777" w:rsidR="007C156B" w:rsidRDefault="007C156B" w:rsidP="007C156B">
      <w:pPr>
        <w:widowControl/>
        <w:numPr>
          <w:ilvl w:val="1"/>
          <w:numId w:val="30"/>
        </w:numPr>
        <w:spacing w:after="0"/>
        <w:ind w:left="1080"/>
        <w:jc w:val="left"/>
        <w:rPr>
          <w:lang w:eastAsia="x-none"/>
        </w:rPr>
      </w:pPr>
      <w:r>
        <w:rPr>
          <w:lang w:eastAsia="x-none"/>
        </w:rPr>
        <w:t>Targeted false alarm and detection rates</w:t>
      </w:r>
    </w:p>
    <w:p w14:paraId="6C7BFEC5" w14:textId="77777777" w:rsidR="007C156B" w:rsidRDefault="007C156B" w:rsidP="007C156B">
      <w:pPr>
        <w:widowControl/>
        <w:numPr>
          <w:ilvl w:val="1"/>
          <w:numId w:val="30"/>
        </w:numPr>
        <w:spacing w:after="0"/>
        <w:ind w:left="1080"/>
        <w:jc w:val="left"/>
        <w:rPr>
          <w:lang w:eastAsia="x-none"/>
        </w:rPr>
      </w:pPr>
      <w:r>
        <w:rPr>
          <w:lang w:eastAsia="x-none"/>
        </w:rPr>
        <w:t>Targeted timing estimation accuracy</w:t>
      </w:r>
    </w:p>
    <w:p w14:paraId="6BE9B92F" w14:textId="77777777" w:rsidR="007C156B" w:rsidRDefault="007C156B" w:rsidP="007C156B">
      <w:pPr>
        <w:widowControl/>
        <w:numPr>
          <w:ilvl w:val="1"/>
          <w:numId w:val="30"/>
        </w:numPr>
        <w:spacing w:after="0"/>
        <w:ind w:left="1080"/>
        <w:jc w:val="left"/>
        <w:rPr>
          <w:lang w:eastAsia="x-none"/>
        </w:rPr>
      </w:pPr>
      <w:r>
        <w:rPr>
          <w:lang w:eastAsia="x-none"/>
        </w:rPr>
        <w:t>Number of formats</w:t>
      </w:r>
    </w:p>
    <w:p w14:paraId="00723664" w14:textId="77777777" w:rsidR="007C156B" w:rsidRDefault="007C156B" w:rsidP="007C156B">
      <w:pPr>
        <w:widowControl/>
        <w:numPr>
          <w:ilvl w:val="1"/>
          <w:numId w:val="30"/>
        </w:numPr>
        <w:spacing w:after="0"/>
        <w:ind w:left="1080"/>
        <w:jc w:val="left"/>
        <w:rPr>
          <w:lang w:eastAsia="x-none"/>
        </w:rPr>
      </w:pPr>
      <w:r>
        <w:rPr>
          <w:lang w:eastAsia="x-none"/>
        </w:rPr>
        <w:t>Multiplexing with other channels such as block interlaced PUCCH and PUSCH</w:t>
      </w:r>
    </w:p>
    <w:p w14:paraId="11A7F322" w14:textId="77777777" w:rsidR="00BC452E" w:rsidRPr="00DD303E" w:rsidRDefault="00BC452E" w:rsidP="00BC452E">
      <w:pPr>
        <w:widowControl/>
        <w:spacing w:after="0" w:line="259" w:lineRule="auto"/>
        <w:jc w:val="left"/>
      </w:pPr>
    </w:p>
    <w:p w14:paraId="51B65BC2" w14:textId="77777777" w:rsidR="007F628F" w:rsidRPr="00AF6E4C" w:rsidRDefault="007F628F" w:rsidP="00AF6E4C">
      <w:pPr>
        <w:rPr>
          <w:b/>
          <w:u w:val="single"/>
        </w:rPr>
      </w:pPr>
      <w:r w:rsidRPr="00AF6E4C">
        <w:rPr>
          <w:b/>
          <w:u w:val="single"/>
        </w:rPr>
        <w:t>7.6.4</w:t>
      </w:r>
      <w:r w:rsidRPr="00AF6E4C">
        <w:rPr>
          <w:b/>
          <w:u w:val="single"/>
        </w:rPr>
        <w:tab/>
        <w:t xml:space="preserve">Potential physical layer procedures </w:t>
      </w:r>
    </w:p>
    <w:p w14:paraId="5BEAFE29" w14:textId="77777777" w:rsidR="007F628F" w:rsidRPr="00AF6E4C" w:rsidRDefault="007F628F" w:rsidP="00AF6E4C">
      <w:pPr>
        <w:rPr>
          <w:b/>
          <w:u w:val="single"/>
        </w:rPr>
      </w:pPr>
      <w:r w:rsidRPr="00AF6E4C">
        <w:rPr>
          <w:b/>
          <w:u w:val="single"/>
        </w:rPr>
        <w:t>7.6.4.1</w:t>
      </w:r>
      <w:r w:rsidRPr="00AF6E4C">
        <w:rPr>
          <w:b/>
          <w:u w:val="single"/>
        </w:rPr>
        <w:tab/>
        <w:t>Channel access procedures</w:t>
      </w:r>
    </w:p>
    <w:p w14:paraId="51FAE00F" w14:textId="77777777" w:rsidR="009359C8" w:rsidRDefault="009359C8" w:rsidP="009359C8">
      <w:r w:rsidRPr="00F02E0B">
        <w:rPr>
          <w:highlight w:val="green"/>
        </w:rPr>
        <w:t>Agreement:</w:t>
      </w:r>
    </w:p>
    <w:p w14:paraId="20727099" w14:textId="77777777" w:rsidR="009359C8" w:rsidRDefault="009359C8" w:rsidP="009359C8">
      <w:pPr>
        <w:pStyle w:val="ListParagraph"/>
        <w:numPr>
          <w:ilvl w:val="0"/>
          <w:numId w:val="31"/>
        </w:numPr>
      </w:pPr>
      <w:r>
        <w:t xml:space="preserve">LTE-LAA channel access mechanism is adopted as baseline for 5GHz </w:t>
      </w:r>
    </w:p>
    <w:p w14:paraId="61566C8E" w14:textId="77777777" w:rsidR="009359C8" w:rsidRDefault="009359C8" w:rsidP="009359C8">
      <w:pPr>
        <w:pStyle w:val="ListParagraph"/>
        <w:widowControl/>
        <w:numPr>
          <w:ilvl w:val="1"/>
          <w:numId w:val="31"/>
        </w:numPr>
        <w:spacing w:after="0" w:line="259" w:lineRule="auto"/>
        <w:jc w:val="left"/>
      </w:pPr>
      <w:r>
        <w:t xml:space="preserve">Further enhancements not precluded </w:t>
      </w:r>
    </w:p>
    <w:p w14:paraId="4B8F6EA8" w14:textId="77777777" w:rsidR="009359C8" w:rsidRDefault="009359C8" w:rsidP="009359C8">
      <w:pPr>
        <w:pStyle w:val="ListParagraph"/>
        <w:numPr>
          <w:ilvl w:val="0"/>
          <w:numId w:val="31"/>
        </w:numPr>
      </w:pPr>
      <w:r>
        <w:t xml:space="preserve">LTE-LAA channel access mechanism is adopted as starting point of the design for 6GHz </w:t>
      </w:r>
    </w:p>
    <w:p w14:paraId="58951286" w14:textId="77777777" w:rsidR="009359C8" w:rsidRDefault="009359C8" w:rsidP="009359C8">
      <w:pPr>
        <w:pStyle w:val="ListParagraph"/>
        <w:widowControl/>
        <w:numPr>
          <w:ilvl w:val="1"/>
          <w:numId w:val="31"/>
        </w:numPr>
        <w:spacing w:after="0" w:line="259" w:lineRule="auto"/>
        <w:jc w:val="left"/>
      </w:pPr>
      <w:r>
        <w:t xml:space="preserve">Further enhancements not precluded </w:t>
      </w:r>
    </w:p>
    <w:p w14:paraId="69F4834E" w14:textId="77777777" w:rsidR="009359C8" w:rsidRDefault="009359C8" w:rsidP="009359C8">
      <w:pPr>
        <w:pStyle w:val="ListParagraph"/>
        <w:widowControl/>
        <w:numPr>
          <w:ilvl w:val="0"/>
          <w:numId w:val="31"/>
        </w:numPr>
        <w:spacing w:after="0" w:line="259" w:lineRule="auto"/>
        <w:jc w:val="left"/>
      </w:pPr>
      <w:r>
        <w:t xml:space="preserve">For 5GHz band, a no-LBT option is beneficial for NR-U, such as for supporting fast A/N feedback, and is permitted per regulation. </w:t>
      </w:r>
    </w:p>
    <w:p w14:paraId="645E455D" w14:textId="77777777" w:rsidR="009359C8" w:rsidRDefault="009359C8" w:rsidP="009359C8">
      <w:pPr>
        <w:pStyle w:val="ListParagraph"/>
        <w:widowControl/>
        <w:numPr>
          <w:ilvl w:val="1"/>
          <w:numId w:val="31"/>
        </w:numPr>
        <w:spacing w:after="0" w:line="259" w:lineRule="auto"/>
        <w:jc w:val="left"/>
      </w:pPr>
      <w:r>
        <w:t xml:space="preserve">Restrictions/conditions on when no-LBT option can be used will be further identified, e.g., in consideration of fair coexistence. </w:t>
      </w:r>
    </w:p>
    <w:p w14:paraId="0F97EE8F" w14:textId="77777777" w:rsidR="009359C8" w:rsidRDefault="009359C8" w:rsidP="009359C8">
      <w:pPr>
        <w:pStyle w:val="ListParagraph"/>
        <w:widowControl/>
        <w:numPr>
          <w:ilvl w:val="0"/>
          <w:numId w:val="31"/>
        </w:numPr>
        <w:spacing w:after="0" w:line="259" w:lineRule="auto"/>
        <w:jc w:val="left"/>
      </w:pPr>
      <w:r>
        <w:t>No-LBT option can be applied to 6GHz band if allowed by regulation</w:t>
      </w:r>
    </w:p>
    <w:p w14:paraId="52A79B65" w14:textId="77777777" w:rsidR="009359C8" w:rsidRDefault="009359C8" w:rsidP="009359C8">
      <w:pPr>
        <w:pStyle w:val="ListParagraph"/>
        <w:widowControl/>
        <w:numPr>
          <w:ilvl w:val="1"/>
          <w:numId w:val="31"/>
        </w:numPr>
        <w:spacing w:after="0" w:line="259" w:lineRule="auto"/>
        <w:jc w:val="left"/>
      </w:pPr>
      <w:r>
        <w:lastRenderedPageBreak/>
        <w:t>Restrictions/conditions on when no-LBT option can be used will be further identified, if fair coexistence criterion is defined for 6GHz band</w:t>
      </w:r>
    </w:p>
    <w:p w14:paraId="03015B6B" w14:textId="77777777" w:rsidR="009359C8" w:rsidRDefault="009359C8" w:rsidP="009359C8">
      <w:pPr>
        <w:ind w:left="360"/>
        <w:rPr>
          <w:lang w:eastAsia="x-none"/>
        </w:rPr>
      </w:pPr>
      <w:r>
        <w:rPr>
          <w:lang w:eastAsia="x-none"/>
        </w:rPr>
        <w:t>Note: Channel access mechanisms need to comply with regulations and may therefore need to be adapted for particular frequency ranges.</w:t>
      </w:r>
    </w:p>
    <w:p w14:paraId="661CD6A9" w14:textId="77777777" w:rsidR="009359C8" w:rsidRDefault="009359C8" w:rsidP="009359C8">
      <w:pPr>
        <w:ind w:left="360"/>
        <w:rPr>
          <w:lang w:eastAsia="x-none"/>
        </w:rPr>
      </w:pPr>
    </w:p>
    <w:p w14:paraId="7B63F37A" w14:textId="77777777" w:rsidR="009359C8" w:rsidRDefault="009359C8" w:rsidP="009359C8">
      <w:pPr>
        <w:rPr>
          <w:highlight w:val="cyan"/>
        </w:rPr>
      </w:pPr>
    </w:p>
    <w:p w14:paraId="4480773F" w14:textId="77777777" w:rsidR="009359C8" w:rsidRDefault="009359C8" w:rsidP="009359C8">
      <w:r w:rsidRPr="00F02E0B">
        <w:rPr>
          <w:highlight w:val="green"/>
        </w:rPr>
        <w:t>Agreement:</w:t>
      </w:r>
      <w:r>
        <w:t xml:space="preserve"> </w:t>
      </w:r>
    </w:p>
    <w:p w14:paraId="0F6B8355" w14:textId="77777777" w:rsidR="009359C8" w:rsidRDefault="009359C8" w:rsidP="009359C8">
      <w:pPr>
        <w:pStyle w:val="ListParagraph"/>
        <w:widowControl/>
        <w:numPr>
          <w:ilvl w:val="0"/>
          <w:numId w:val="26"/>
        </w:numPr>
        <w:spacing w:after="0" w:line="259" w:lineRule="auto"/>
        <w:jc w:val="left"/>
      </w:pPr>
      <w:r>
        <w:t>Initial active DL/UL BWP is approximately 20MHz for 5GHz band</w:t>
      </w:r>
    </w:p>
    <w:p w14:paraId="2A9A0662" w14:textId="77777777" w:rsidR="009359C8" w:rsidRDefault="009359C8" w:rsidP="009359C8">
      <w:pPr>
        <w:pStyle w:val="ListParagraph"/>
        <w:widowControl/>
        <w:numPr>
          <w:ilvl w:val="1"/>
          <w:numId w:val="26"/>
        </w:numPr>
        <w:spacing w:after="0" w:line="259" w:lineRule="auto"/>
        <w:jc w:val="left"/>
      </w:pPr>
      <w:r>
        <w:t>The final value will be quantized to number of PRBs</w:t>
      </w:r>
    </w:p>
    <w:p w14:paraId="71F3A169" w14:textId="77777777" w:rsidR="009359C8" w:rsidRDefault="009359C8" w:rsidP="009359C8">
      <w:pPr>
        <w:pStyle w:val="ListParagraph"/>
        <w:widowControl/>
        <w:numPr>
          <w:ilvl w:val="0"/>
          <w:numId w:val="26"/>
        </w:numPr>
        <w:spacing w:after="0" w:line="259" w:lineRule="auto"/>
        <w:jc w:val="left"/>
      </w:pPr>
      <w:r>
        <w:t>Initial active DL/UL BWP is approximately 20MHz for 6GHz band if similar channelization as 5GHz band is used for 6GHz band</w:t>
      </w:r>
    </w:p>
    <w:p w14:paraId="2A8421BF" w14:textId="77777777" w:rsidR="009359C8" w:rsidRDefault="009359C8" w:rsidP="009359C8">
      <w:pPr>
        <w:pStyle w:val="ListParagraph"/>
        <w:widowControl/>
        <w:numPr>
          <w:ilvl w:val="0"/>
          <w:numId w:val="26"/>
        </w:numPr>
        <w:spacing w:after="0" w:line="259" w:lineRule="auto"/>
        <w:jc w:val="left"/>
      </w:pPr>
      <w:r>
        <w:t>FFS: Initial active DL/UL BWP for other applicable bands, including 60GHz</w:t>
      </w:r>
    </w:p>
    <w:p w14:paraId="3EF7C67B" w14:textId="77777777" w:rsidR="009359C8" w:rsidRDefault="009359C8" w:rsidP="009359C8">
      <w:pPr>
        <w:spacing w:line="259" w:lineRule="auto"/>
      </w:pPr>
      <w:r w:rsidRPr="00A46163">
        <w:rPr>
          <w:highlight w:val="yellow"/>
        </w:rPr>
        <w:t>Proposal:</w:t>
      </w:r>
    </w:p>
    <w:p w14:paraId="42863925" w14:textId="77777777" w:rsidR="009359C8" w:rsidRDefault="009359C8" w:rsidP="009359C8">
      <w:pPr>
        <w:pStyle w:val="ListParagraph"/>
        <w:numPr>
          <w:ilvl w:val="0"/>
          <w:numId w:val="31"/>
        </w:numPr>
      </w:pPr>
      <w:r>
        <w:t>Consider using one-shot LBT or high priority cat 4 LBT for PRACH transmission</w:t>
      </w:r>
    </w:p>
    <w:p w14:paraId="324B1FD4" w14:textId="77777777" w:rsidR="009359C8" w:rsidRDefault="009359C8" w:rsidP="009359C8">
      <w:r w:rsidRPr="00B24CC4">
        <w:rPr>
          <w:highlight w:val="yellow"/>
        </w:rPr>
        <w:t>Proposal:</w:t>
      </w:r>
    </w:p>
    <w:p w14:paraId="0710C443" w14:textId="77777777" w:rsidR="009359C8" w:rsidRDefault="009359C8" w:rsidP="009359C8">
      <w:pPr>
        <w:pStyle w:val="ListParagraph"/>
        <w:numPr>
          <w:ilvl w:val="0"/>
          <w:numId w:val="31"/>
        </w:numPr>
      </w:pPr>
      <w:r>
        <w:t>LBT considerations for PRACH, SRS, PUCCH, DRS</w:t>
      </w:r>
    </w:p>
    <w:p w14:paraId="2945F351" w14:textId="77777777" w:rsidR="009359C8" w:rsidRDefault="009359C8" w:rsidP="009359C8">
      <w:pPr>
        <w:widowControl/>
        <w:spacing w:after="0" w:line="259" w:lineRule="auto"/>
        <w:jc w:val="left"/>
      </w:pPr>
    </w:p>
    <w:p w14:paraId="7B942E02" w14:textId="77777777" w:rsidR="009359C8" w:rsidRDefault="009359C8" w:rsidP="009359C8">
      <w:pPr>
        <w:widowControl/>
        <w:spacing w:after="0" w:line="259" w:lineRule="auto"/>
        <w:jc w:val="left"/>
      </w:pPr>
      <w:r w:rsidRPr="00C66652">
        <w:rPr>
          <w:highlight w:val="yellow"/>
        </w:rPr>
        <w:t>Proposal:</w:t>
      </w:r>
    </w:p>
    <w:p w14:paraId="7EB5FCC8" w14:textId="77777777" w:rsidR="009359C8" w:rsidRDefault="009359C8" w:rsidP="009359C8">
      <w:pPr>
        <w:pStyle w:val="ListParagraph"/>
        <w:widowControl/>
        <w:numPr>
          <w:ilvl w:val="0"/>
          <w:numId w:val="26"/>
        </w:numPr>
        <w:spacing w:after="0" w:line="259" w:lineRule="auto"/>
        <w:jc w:val="left"/>
      </w:pPr>
      <w:r>
        <w:t xml:space="preserve">Wide BWP with </w:t>
      </w:r>
      <w:proofErr w:type="spellStart"/>
      <w:r>
        <w:t>subband</w:t>
      </w:r>
      <w:proofErr w:type="spellEnd"/>
      <w:r>
        <w:t xml:space="preserve"> LBT supported</w:t>
      </w:r>
    </w:p>
    <w:p w14:paraId="26AF80D0" w14:textId="77777777" w:rsidR="009359C8" w:rsidRDefault="009359C8" w:rsidP="009359C8">
      <w:pPr>
        <w:pStyle w:val="ListParagraph"/>
        <w:widowControl/>
        <w:numPr>
          <w:ilvl w:val="1"/>
          <w:numId w:val="26"/>
        </w:numPr>
        <w:spacing w:after="0" w:line="259" w:lineRule="auto"/>
        <w:jc w:val="left"/>
      </w:pPr>
      <w:r>
        <w:t>FFS wideband BWP</w:t>
      </w:r>
    </w:p>
    <w:p w14:paraId="2A0F65BE" w14:textId="77777777" w:rsidR="009359C8" w:rsidRDefault="009359C8" w:rsidP="009359C8">
      <w:pPr>
        <w:rPr>
          <w:lang w:eastAsia="x-none"/>
        </w:rPr>
      </w:pPr>
    </w:p>
    <w:p w14:paraId="6FE8D331" w14:textId="77777777" w:rsidR="009359C8" w:rsidRPr="000C2EF8" w:rsidRDefault="009359C8" w:rsidP="007F628F"/>
    <w:p w14:paraId="50ADBCCE" w14:textId="3818D381" w:rsidR="007F628F" w:rsidRPr="00AF6E4C" w:rsidRDefault="007F628F" w:rsidP="00AF6E4C">
      <w:pPr>
        <w:rPr>
          <w:b/>
          <w:u w:val="single"/>
        </w:rPr>
      </w:pPr>
      <w:r w:rsidRPr="00AF6E4C">
        <w:rPr>
          <w:b/>
          <w:u w:val="single"/>
        </w:rPr>
        <w:t>7.6.4.2</w:t>
      </w:r>
      <w:r w:rsidRPr="00AF6E4C">
        <w:rPr>
          <w:b/>
          <w:u w:val="single"/>
        </w:rPr>
        <w:tab/>
        <w:t>Initial access and mobility</w:t>
      </w:r>
    </w:p>
    <w:p w14:paraId="571D46FB" w14:textId="77777777" w:rsidR="009359C8" w:rsidRDefault="009359C8" w:rsidP="009359C8">
      <w:pPr>
        <w:rPr>
          <w:lang w:eastAsia="x-none"/>
        </w:rPr>
      </w:pPr>
      <w:r w:rsidRPr="00F02E0B">
        <w:rPr>
          <w:highlight w:val="green"/>
          <w:lang w:eastAsia="x-none"/>
        </w:rPr>
        <w:t>Agreement:</w:t>
      </w:r>
    </w:p>
    <w:p w14:paraId="1938F3C9" w14:textId="77777777" w:rsidR="009359C8" w:rsidRDefault="009359C8" w:rsidP="009359C8">
      <w:pPr>
        <w:rPr>
          <w:lang w:eastAsia="x-none"/>
        </w:rPr>
      </w:pPr>
      <w:r>
        <w:rPr>
          <w:lang w:eastAsia="x-none"/>
        </w:rPr>
        <w:t>The following modifications to initial access procedures are beneficial</w:t>
      </w:r>
    </w:p>
    <w:p w14:paraId="38ED2F60" w14:textId="77777777" w:rsidR="009359C8" w:rsidRDefault="009359C8" w:rsidP="009359C8">
      <w:pPr>
        <w:widowControl/>
        <w:numPr>
          <w:ilvl w:val="0"/>
          <w:numId w:val="39"/>
        </w:numPr>
        <w:spacing w:after="0"/>
        <w:jc w:val="left"/>
        <w:rPr>
          <w:lang w:eastAsia="x-none"/>
        </w:rPr>
      </w:pPr>
      <w:r>
        <w:rPr>
          <w:lang w:eastAsia="x-none"/>
        </w:rPr>
        <w:t>Modifications to initial access procedures considering limitations on access to the channel based on LBT</w:t>
      </w:r>
    </w:p>
    <w:p w14:paraId="7E3F490B" w14:textId="77777777" w:rsidR="009359C8" w:rsidRDefault="009359C8" w:rsidP="009359C8">
      <w:pPr>
        <w:widowControl/>
        <w:numPr>
          <w:ilvl w:val="1"/>
          <w:numId w:val="39"/>
        </w:numPr>
        <w:spacing w:after="0"/>
        <w:jc w:val="left"/>
        <w:rPr>
          <w:lang w:eastAsia="x-none"/>
        </w:rPr>
      </w:pPr>
      <w:r>
        <w:rPr>
          <w:lang w:eastAsia="x-none"/>
        </w:rPr>
        <w:t>Develop techniques to handle reduced SS/PBCH block and RMSI transmission opportunities due to LBT failure</w:t>
      </w:r>
    </w:p>
    <w:p w14:paraId="5CE21CA9" w14:textId="77777777" w:rsidR="009359C8" w:rsidRDefault="009359C8" w:rsidP="009359C8">
      <w:pPr>
        <w:pStyle w:val="ListParagraph"/>
        <w:widowControl/>
        <w:numPr>
          <w:ilvl w:val="0"/>
          <w:numId w:val="39"/>
        </w:numPr>
        <w:spacing w:after="0" w:line="259" w:lineRule="auto"/>
        <w:jc w:val="left"/>
      </w:pPr>
      <w:r>
        <w:t>Enhancement to 4-step RACH</w:t>
      </w:r>
    </w:p>
    <w:p w14:paraId="69726E5C" w14:textId="77777777" w:rsidR="009359C8" w:rsidRDefault="009359C8" w:rsidP="009359C8">
      <w:pPr>
        <w:pStyle w:val="ListParagraph"/>
        <w:widowControl/>
        <w:numPr>
          <w:ilvl w:val="1"/>
          <w:numId w:val="39"/>
        </w:numPr>
        <w:spacing w:after="0" w:line="259" w:lineRule="auto"/>
        <w:jc w:val="left"/>
      </w:pPr>
      <w:r>
        <w:t xml:space="preserve">Mechanisms to handle reduced </w:t>
      </w:r>
      <w:proofErr w:type="spellStart"/>
      <w:r>
        <w:t>msg</w:t>
      </w:r>
      <w:proofErr w:type="spellEnd"/>
      <w:r>
        <w:t xml:space="preserve"> 1/2/3/4 transmission opportunities due to LBT failure</w:t>
      </w:r>
    </w:p>
    <w:p w14:paraId="6600BFFF" w14:textId="77777777" w:rsidR="009359C8" w:rsidRDefault="009359C8" w:rsidP="009359C8">
      <w:pPr>
        <w:pStyle w:val="ListParagraph"/>
        <w:widowControl/>
        <w:numPr>
          <w:ilvl w:val="0"/>
          <w:numId w:val="39"/>
        </w:numPr>
        <w:spacing w:after="0" w:line="259" w:lineRule="auto"/>
        <w:jc w:val="left"/>
      </w:pPr>
      <w:r>
        <w:t>2-step RACH potentially has benefit for channel access</w:t>
      </w:r>
    </w:p>
    <w:p w14:paraId="45D28E26" w14:textId="77777777" w:rsidR="009359C8" w:rsidRDefault="009359C8" w:rsidP="009359C8">
      <w:pPr>
        <w:rPr>
          <w:lang w:eastAsia="x-none"/>
        </w:rPr>
      </w:pPr>
    </w:p>
    <w:p w14:paraId="39A432F4" w14:textId="77777777" w:rsidR="009359C8" w:rsidRPr="00F02E0B" w:rsidRDefault="009359C8" w:rsidP="009359C8">
      <w:pPr>
        <w:rPr>
          <w:lang w:eastAsia="x-none"/>
        </w:rPr>
      </w:pPr>
      <w:r w:rsidRPr="00FC56BB">
        <w:rPr>
          <w:highlight w:val="green"/>
          <w:lang w:eastAsia="x-none"/>
        </w:rPr>
        <w:t>Agreement:</w:t>
      </w:r>
    </w:p>
    <w:p w14:paraId="6B438ABD" w14:textId="77777777" w:rsidR="009359C8" w:rsidRPr="00F02E0B" w:rsidRDefault="009359C8" w:rsidP="009359C8">
      <w:pPr>
        <w:pStyle w:val="ListParagraph"/>
        <w:ind w:left="0" w:firstLine="0"/>
      </w:pPr>
      <w:r>
        <w:t>Potential m</w:t>
      </w:r>
      <w:r w:rsidRPr="00F02E0B">
        <w:t xml:space="preserve">odifications </w:t>
      </w:r>
      <w:r>
        <w:t>to</w:t>
      </w:r>
      <w:r w:rsidRPr="00F02E0B">
        <w:t xml:space="preserve"> RLM/RRM procedures due to</w:t>
      </w:r>
      <w:r>
        <w:t xml:space="preserve"> reduced transmission opportunities for DL signals and channels due to LBT failure should be identified and studied</w:t>
      </w:r>
    </w:p>
    <w:p w14:paraId="192E552C" w14:textId="77777777" w:rsidR="009359C8" w:rsidRDefault="009359C8" w:rsidP="009359C8">
      <w:pPr>
        <w:rPr>
          <w:highlight w:val="yellow"/>
          <w:lang w:eastAsia="x-none"/>
        </w:rPr>
      </w:pPr>
    </w:p>
    <w:p w14:paraId="21862AAA" w14:textId="77777777" w:rsidR="009359C8" w:rsidRPr="00F02E0B" w:rsidRDefault="009359C8" w:rsidP="009359C8">
      <w:pPr>
        <w:rPr>
          <w:lang w:eastAsia="x-none"/>
        </w:rPr>
      </w:pPr>
      <w:r w:rsidRPr="00FC56BB">
        <w:rPr>
          <w:highlight w:val="green"/>
          <w:lang w:eastAsia="x-none"/>
        </w:rPr>
        <w:t>Agreement:</w:t>
      </w:r>
    </w:p>
    <w:p w14:paraId="331F7FA5" w14:textId="77777777" w:rsidR="009359C8" w:rsidRDefault="009359C8" w:rsidP="009359C8">
      <w:pPr>
        <w:rPr>
          <w:lang w:eastAsia="x-none"/>
        </w:rPr>
      </w:pPr>
      <w:r>
        <w:t>M</w:t>
      </w:r>
      <w:r w:rsidRPr="00F02E0B">
        <w:t xml:space="preserve">odifications </w:t>
      </w:r>
      <w:r>
        <w:t>to</w:t>
      </w:r>
      <w:r w:rsidRPr="00F02E0B">
        <w:t xml:space="preserve"> </w:t>
      </w:r>
      <w:r>
        <w:t>paging</w:t>
      </w:r>
      <w:r w:rsidRPr="00F02E0B">
        <w:t xml:space="preserve"> procedures due to</w:t>
      </w:r>
      <w:r>
        <w:t xml:space="preserve"> reduced transmission opportunities for paging due to LBT failure are beneficial and should be identified and studied</w:t>
      </w:r>
    </w:p>
    <w:p w14:paraId="7853DE69" w14:textId="02D4FB3C" w:rsidR="007F628F" w:rsidRDefault="007F628F" w:rsidP="007F628F"/>
    <w:p w14:paraId="1F696384" w14:textId="77777777" w:rsidR="007F628F" w:rsidRPr="00AF6E4C" w:rsidRDefault="007F628F" w:rsidP="00AF6E4C">
      <w:pPr>
        <w:rPr>
          <w:b/>
          <w:u w:val="single"/>
        </w:rPr>
      </w:pPr>
      <w:r w:rsidRPr="00AF6E4C">
        <w:rPr>
          <w:b/>
          <w:u w:val="single"/>
        </w:rPr>
        <w:t>7.6.4.3</w:t>
      </w:r>
      <w:r w:rsidRPr="00AF6E4C">
        <w:rPr>
          <w:b/>
          <w:u w:val="single"/>
        </w:rPr>
        <w:tab/>
        <w:t>Potential HARQ enhancements</w:t>
      </w:r>
    </w:p>
    <w:p w14:paraId="291B8803" w14:textId="77777777" w:rsidR="007F628F" w:rsidRPr="00F408A0" w:rsidRDefault="007F628F" w:rsidP="007F628F"/>
    <w:p w14:paraId="5EB2EBB7" w14:textId="2DF06693" w:rsidR="005E12A3" w:rsidRPr="005E12A3" w:rsidRDefault="005E12A3" w:rsidP="005E12A3">
      <w:pPr>
        <w:widowControl/>
        <w:spacing w:after="0" w:line="259" w:lineRule="auto"/>
        <w:jc w:val="left"/>
      </w:pPr>
      <w:r>
        <w:t>Due to LBT requirements UE may miss transmitting HARQ-ACK in its assigned resource. Since gNB cannot distinguish between missed PDCCH (DL grant) and missed HARQ-ACK Tx due to LBT it will end up retransmitting the PDSCH which results in significant wastage of resources. Providing multiple opportunities for ACK feedback (in time/frequency) helps reduce the wastage.</w:t>
      </w:r>
    </w:p>
    <w:p w14:paraId="4A24EC7B" w14:textId="6B7410BC" w:rsidR="005E12A3" w:rsidRDefault="005E12A3" w:rsidP="005E12A3">
      <w:pPr>
        <w:widowControl/>
        <w:spacing w:after="0" w:line="259" w:lineRule="auto"/>
        <w:jc w:val="left"/>
      </w:pPr>
      <w:proofErr w:type="gramStart"/>
      <w:r w:rsidRPr="00EE3C46">
        <w:t>Proposal :</w:t>
      </w:r>
      <w:proofErr w:type="gramEnd"/>
    </w:p>
    <w:p w14:paraId="203D9264" w14:textId="17B0F8AF" w:rsidR="007F628F" w:rsidRDefault="00E14C88" w:rsidP="007F628F">
      <w:pPr>
        <w:pStyle w:val="ListParagraph"/>
        <w:widowControl/>
        <w:numPr>
          <w:ilvl w:val="0"/>
          <w:numId w:val="25"/>
        </w:numPr>
        <w:spacing w:after="0" w:line="259" w:lineRule="auto"/>
        <w:jc w:val="left"/>
      </w:pPr>
      <w:r>
        <w:t>Mechanisms are introduced to support m</w:t>
      </w:r>
      <w:r w:rsidR="007F628F">
        <w:t xml:space="preserve">ultiple time domain opportunities for </w:t>
      </w:r>
      <w:r w:rsidR="00500803">
        <w:t>HARQ-</w:t>
      </w:r>
      <w:r w:rsidR="007F628F">
        <w:t>ACK</w:t>
      </w:r>
      <w:r w:rsidR="006E43C3">
        <w:t xml:space="preserve"> </w:t>
      </w:r>
      <w:r w:rsidR="00500803">
        <w:t xml:space="preserve">feedback </w:t>
      </w:r>
      <w:r w:rsidR="006E43C3">
        <w:t>of the same TB</w:t>
      </w:r>
    </w:p>
    <w:p w14:paraId="72C08BE7" w14:textId="1CE87372" w:rsidR="005E12A3" w:rsidRDefault="00EA338E" w:rsidP="005E12A3">
      <w:pPr>
        <w:pStyle w:val="ListParagraph"/>
        <w:widowControl/>
        <w:numPr>
          <w:ilvl w:val="0"/>
          <w:numId w:val="25"/>
        </w:numPr>
        <w:spacing w:after="0" w:line="259" w:lineRule="auto"/>
        <w:jc w:val="left"/>
      </w:pPr>
      <w:r>
        <w:t xml:space="preserve">NR-U supports configuring of </w:t>
      </w:r>
      <w:proofErr w:type="spellStart"/>
      <w:r>
        <w:t>muliptle</w:t>
      </w:r>
      <w:proofErr w:type="spellEnd"/>
      <w:r>
        <w:t xml:space="preserve"> PUCCH resources spanning different frequency resources and UE transmitting PUCCH in one of them based on LBT outcome</w:t>
      </w:r>
    </w:p>
    <w:p w14:paraId="79E2E01B" w14:textId="77777777" w:rsidR="00193908" w:rsidRDefault="00193908" w:rsidP="00193908">
      <w:pPr>
        <w:widowControl/>
        <w:spacing w:after="0" w:line="259" w:lineRule="auto"/>
        <w:jc w:val="left"/>
      </w:pPr>
    </w:p>
    <w:p w14:paraId="49047238" w14:textId="35F6EF70" w:rsidR="00193908" w:rsidRDefault="00193908" w:rsidP="00193908">
      <w:pPr>
        <w:widowControl/>
        <w:spacing w:after="0" w:line="259" w:lineRule="auto"/>
        <w:jc w:val="left"/>
      </w:pPr>
      <w:r>
        <w:lastRenderedPageBreak/>
        <w:t xml:space="preserve">Many companies observed that due to </w:t>
      </w:r>
      <w:proofErr w:type="spellStart"/>
      <w:r>
        <w:t>uncertaintly</w:t>
      </w:r>
      <w:proofErr w:type="spellEnd"/>
      <w:r>
        <w:t xml:space="preserve"> in HARQ-ACK feedback it is desirable to have a single HARQ-ACK feedback for all HARQ processes. However, some concerns were </w:t>
      </w:r>
      <w:proofErr w:type="spellStart"/>
      <w:r>
        <w:t>rasised</w:t>
      </w:r>
      <w:proofErr w:type="spellEnd"/>
      <w:r>
        <w:t xml:space="preserve"> on the overhead of such feedback especially when considering CBG based HARQ-ACK feedback.</w:t>
      </w:r>
    </w:p>
    <w:p w14:paraId="4B3A123A" w14:textId="0A796EDD" w:rsidR="00193908" w:rsidRDefault="00193908" w:rsidP="00193908">
      <w:pPr>
        <w:widowControl/>
        <w:spacing w:after="0" w:line="259" w:lineRule="auto"/>
        <w:jc w:val="left"/>
      </w:pPr>
      <w:proofErr w:type="gramStart"/>
      <w:r w:rsidRPr="00EE3C46">
        <w:t>Proposal :</w:t>
      </w:r>
      <w:proofErr w:type="gramEnd"/>
    </w:p>
    <w:p w14:paraId="6378BA67" w14:textId="0FBC61E6" w:rsidR="00193908" w:rsidRDefault="00193908" w:rsidP="00193908">
      <w:pPr>
        <w:pStyle w:val="ListParagraph"/>
        <w:widowControl/>
        <w:numPr>
          <w:ilvl w:val="0"/>
          <w:numId w:val="25"/>
        </w:numPr>
        <w:spacing w:after="0" w:line="259" w:lineRule="auto"/>
        <w:jc w:val="left"/>
      </w:pPr>
      <w:r>
        <w:t>NR-U supports group HARQ-ACK feedback potentially containing HARQ-ACK feedback for all HARQ processes</w:t>
      </w:r>
    </w:p>
    <w:p w14:paraId="2993EA2B" w14:textId="77777777" w:rsidR="00193908" w:rsidRDefault="00193908" w:rsidP="00193908">
      <w:pPr>
        <w:pStyle w:val="ListParagraph"/>
        <w:widowControl/>
        <w:numPr>
          <w:ilvl w:val="1"/>
          <w:numId w:val="25"/>
        </w:numPr>
        <w:spacing w:after="0" w:line="259" w:lineRule="auto"/>
        <w:jc w:val="left"/>
      </w:pPr>
      <w:r>
        <w:t>FFS mechanism for triggering and determining the UL resources</w:t>
      </w:r>
    </w:p>
    <w:p w14:paraId="3CC5BDF0" w14:textId="07671CEF" w:rsidR="00193908" w:rsidRDefault="00193908" w:rsidP="00193908">
      <w:pPr>
        <w:pStyle w:val="ListParagraph"/>
        <w:widowControl/>
        <w:numPr>
          <w:ilvl w:val="1"/>
          <w:numId w:val="25"/>
        </w:numPr>
        <w:spacing w:after="0" w:line="259" w:lineRule="auto"/>
        <w:jc w:val="left"/>
      </w:pPr>
      <w:r>
        <w:t>FFS mechanisms to reduce UL overhead. For example, mechanisms to indicate subset of HARQ-IDs for which feedback is requested.</w:t>
      </w:r>
    </w:p>
    <w:p w14:paraId="4D201955" w14:textId="77777777" w:rsidR="00193908" w:rsidRDefault="00193908" w:rsidP="005E12A3">
      <w:pPr>
        <w:widowControl/>
        <w:spacing w:after="0" w:line="259" w:lineRule="auto"/>
        <w:jc w:val="left"/>
      </w:pPr>
    </w:p>
    <w:p w14:paraId="2FC10B77" w14:textId="0068A8DE" w:rsidR="005E12A3" w:rsidRDefault="00193908" w:rsidP="005E12A3">
      <w:pPr>
        <w:widowControl/>
        <w:spacing w:after="0" w:line="259" w:lineRule="auto"/>
        <w:jc w:val="left"/>
      </w:pPr>
      <w:r>
        <w:t xml:space="preserve">In UL heavy traffic, scheduling multiple UL TTIs each with its own grant would involve having a DL portion before UL portion just for </w:t>
      </w:r>
      <w:proofErr w:type="spellStart"/>
      <w:r>
        <w:t>sineding</w:t>
      </w:r>
      <w:proofErr w:type="spellEnd"/>
      <w:r>
        <w:t xml:space="preserve"> control or involve frequent switching between DL and UL to accommodate the UL grants. These result in high </w:t>
      </w:r>
      <w:proofErr w:type="spellStart"/>
      <w:r>
        <w:t>overlead</w:t>
      </w:r>
      <w:proofErr w:type="spellEnd"/>
      <w:r>
        <w:t xml:space="preserve"> and potentially loss of medium due to LBT when switching. Multi-TTI grants help solve this issue. They were also introduced in </w:t>
      </w:r>
      <w:proofErr w:type="spellStart"/>
      <w:r>
        <w:t>eLAA</w:t>
      </w:r>
      <w:proofErr w:type="spellEnd"/>
      <w:r>
        <w:t xml:space="preserve"> for similar reasons. </w:t>
      </w:r>
    </w:p>
    <w:p w14:paraId="5A75C1E8" w14:textId="4BE9C748" w:rsidR="00193908" w:rsidRDefault="00193908" w:rsidP="005E12A3">
      <w:pPr>
        <w:widowControl/>
        <w:spacing w:after="0" w:line="259" w:lineRule="auto"/>
        <w:jc w:val="left"/>
      </w:pPr>
      <w:proofErr w:type="gramStart"/>
      <w:r w:rsidRPr="00EE3C46">
        <w:t>Proposal :</w:t>
      </w:r>
      <w:proofErr w:type="gramEnd"/>
    </w:p>
    <w:p w14:paraId="7525BBC0" w14:textId="7B40FF81" w:rsidR="007F628F" w:rsidRDefault="00E14C88" w:rsidP="007F628F">
      <w:pPr>
        <w:pStyle w:val="ListParagraph"/>
        <w:widowControl/>
        <w:numPr>
          <w:ilvl w:val="0"/>
          <w:numId w:val="25"/>
        </w:numPr>
        <w:spacing w:after="0" w:line="259" w:lineRule="auto"/>
        <w:jc w:val="left"/>
      </w:pPr>
      <w:r>
        <w:t>NR-U supports scheduling of m</w:t>
      </w:r>
      <w:r w:rsidR="007F628F">
        <w:t>ulti</w:t>
      </w:r>
      <w:r w:rsidR="00EA338E">
        <w:t>ple</w:t>
      </w:r>
      <w:r w:rsidR="007F628F">
        <w:t xml:space="preserve"> TTI</w:t>
      </w:r>
      <w:r w:rsidR="00EA338E">
        <w:t>s</w:t>
      </w:r>
      <w:r w:rsidR="007F628F">
        <w:t xml:space="preserve"> </w:t>
      </w:r>
      <w:r>
        <w:t xml:space="preserve">for PUSCH using a single UL </w:t>
      </w:r>
      <w:r w:rsidR="007F628F">
        <w:t xml:space="preserve">grant  </w:t>
      </w:r>
    </w:p>
    <w:p w14:paraId="0410BEB7" w14:textId="77207031" w:rsidR="00193908" w:rsidRDefault="00EE3C46" w:rsidP="00193908">
      <w:pPr>
        <w:widowControl/>
        <w:spacing w:after="0" w:line="259" w:lineRule="auto"/>
        <w:jc w:val="left"/>
      </w:pPr>
      <w:r>
        <w:t>From online:</w:t>
      </w:r>
    </w:p>
    <w:p w14:paraId="1714E5E5" w14:textId="77777777" w:rsidR="00EE3C46" w:rsidRDefault="00EE3C46" w:rsidP="00EE3C46">
      <w:pPr>
        <w:spacing w:line="259" w:lineRule="auto"/>
      </w:pPr>
      <w:proofErr w:type="gramStart"/>
      <w:r w:rsidRPr="005E12A3">
        <w:rPr>
          <w:highlight w:val="yellow"/>
        </w:rPr>
        <w:t>Proposal :</w:t>
      </w:r>
      <w:proofErr w:type="gramEnd"/>
    </w:p>
    <w:p w14:paraId="17C43479" w14:textId="77777777" w:rsidR="00EE3C46" w:rsidRDefault="00EE3C46" w:rsidP="00EE3C46">
      <w:pPr>
        <w:pStyle w:val="ListParagraph"/>
        <w:widowControl/>
        <w:numPr>
          <w:ilvl w:val="0"/>
          <w:numId w:val="25"/>
        </w:numPr>
        <w:spacing w:after="0" w:line="259" w:lineRule="auto"/>
        <w:jc w:val="left"/>
      </w:pPr>
      <w:r>
        <w:t>Mechanisms are introduced to support multiple time domain opportunities for HARQ-ACK feedback of the same TB</w:t>
      </w:r>
    </w:p>
    <w:p w14:paraId="5D1DB4DC" w14:textId="77777777" w:rsidR="00EE3C46" w:rsidRDefault="00EE3C46" w:rsidP="00EE3C46">
      <w:pPr>
        <w:pStyle w:val="ListParagraph"/>
        <w:widowControl/>
        <w:numPr>
          <w:ilvl w:val="0"/>
          <w:numId w:val="25"/>
        </w:numPr>
        <w:spacing w:after="0" w:line="259" w:lineRule="auto"/>
        <w:jc w:val="left"/>
      </w:pPr>
      <w:r>
        <w:t xml:space="preserve">NR-U supports configuring of </w:t>
      </w:r>
      <w:proofErr w:type="spellStart"/>
      <w:r>
        <w:t>muliptle</w:t>
      </w:r>
      <w:proofErr w:type="spellEnd"/>
      <w:r>
        <w:t xml:space="preserve"> PUCCH resources spanning different frequency resources and UE transmitting PUCCH in one of them based on LBT outcome</w:t>
      </w:r>
    </w:p>
    <w:p w14:paraId="57B050E2" w14:textId="77777777" w:rsidR="00EE3C46" w:rsidRDefault="00EE3C46" w:rsidP="00EE3C46">
      <w:pPr>
        <w:rPr>
          <w:lang w:eastAsia="x-none"/>
        </w:rPr>
      </w:pPr>
    </w:p>
    <w:p w14:paraId="221BDCB3" w14:textId="77777777" w:rsidR="00EE3C46" w:rsidRDefault="00EE3C46" w:rsidP="00EE3C46">
      <w:pPr>
        <w:spacing w:line="259" w:lineRule="auto"/>
      </w:pPr>
      <w:proofErr w:type="gramStart"/>
      <w:r w:rsidRPr="005E12A3">
        <w:rPr>
          <w:highlight w:val="yellow"/>
        </w:rPr>
        <w:t>Proposal :</w:t>
      </w:r>
      <w:proofErr w:type="gramEnd"/>
    </w:p>
    <w:p w14:paraId="21EE7667" w14:textId="77777777" w:rsidR="00EE3C46" w:rsidRDefault="00EE3C46" w:rsidP="00EE3C46">
      <w:pPr>
        <w:pStyle w:val="ListParagraph"/>
        <w:widowControl/>
        <w:numPr>
          <w:ilvl w:val="0"/>
          <w:numId w:val="25"/>
        </w:numPr>
        <w:spacing w:after="0" w:line="259" w:lineRule="auto"/>
        <w:jc w:val="left"/>
      </w:pPr>
      <w:r>
        <w:t>NR-U supports group HARQ-ACK feedback potentially containing HARQ-ACK feedback for all HARQ processes</w:t>
      </w:r>
    </w:p>
    <w:p w14:paraId="544109CF" w14:textId="77777777" w:rsidR="00EE3C46" w:rsidRDefault="00EE3C46" w:rsidP="00EE3C46">
      <w:pPr>
        <w:pStyle w:val="ListParagraph"/>
        <w:widowControl/>
        <w:numPr>
          <w:ilvl w:val="1"/>
          <w:numId w:val="25"/>
        </w:numPr>
        <w:spacing w:after="0" w:line="259" w:lineRule="auto"/>
        <w:jc w:val="left"/>
      </w:pPr>
      <w:r>
        <w:t>FFS mechanism for triggering and determining the UL resources</w:t>
      </w:r>
    </w:p>
    <w:p w14:paraId="5E223379" w14:textId="77777777" w:rsidR="00EE3C46" w:rsidRDefault="00EE3C46" w:rsidP="00EE3C46">
      <w:pPr>
        <w:pStyle w:val="ListParagraph"/>
        <w:widowControl/>
        <w:numPr>
          <w:ilvl w:val="1"/>
          <w:numId w:val="25"/>
        </w:numPr>
        <w:spacing w:after="0" w:line="259" w:lineRule="auto"/>
        <w:jc w:val="left"/>
      </w:pPr>
      <w:r>
        <w:t>FFS mechanisms to reduce UL overhead. For example, mechanisms to indicate subset of HARQ-IDs for which feedback is requested.</w:t>
      </w:r>
    </w:p>
    <w:p w14:paraId="611D8AA9" w14:textId="77777777" w:rsidR="00EE3C46" w:rsidRDefault="00EE3C46" w:rsidP="00EE3C46">
      <w:pPr>
        <w:rPr>
          <w:lang w:eastAsia="x-none"/>
        </w:rPr>
      </w:pPr>
    </w:p>
    <w:p w14:paraId="455D7034" w14:textId="77777777" w:rsidR="00EE3C46" w:rsidRDefault="00EE3C46" w:rsidP="00EE3C46">
      <w:pPr>
        <w:spacing w:line="259" w:lineRule="auto"/>
      </w:pPr>
      <w:proofErr w:type="gramStart"/>
      <w:r w:rsidRPr="005E12A3">
        <w:rPr>
          <w:highlight w:val="yellow"/>
        </w:rPr>
        <w:t>Proposal :</w:t>
      </w:r>
      <w:proofErr w:type="gramEnd"/>
    </w:p>
    <w:p w14:paraId="2CA64991" w14:textId="77777777" w:rsidR="00EE3C46" w:rsidRDefault="00EE3C46" w:rsidP="00EE3C46">
      <w:pPr>
        <w:pStyle w:val="ListParagraph"/>
        <w:widowControl/>
        <w:numPr>
          <w:ilvl w:val="0"/>
          <w:numId w:val="25"/>
        </w:numPr>
        <w:spacing w:after="0" w:line="259" w:lineRule="auto"/>
        <w:jc w:val="left"/>
      </w:pPr>
      <w:r>
        <w:t xml:space="preserve">NR-U supports scheduling of multiple TTIs for PUSCH using a single UL grant  </w:t>
      </w:r>
    </w:p>
    <w:p w14:paraId="327CF340" w14:textId="77777777" w:rsidR="00EE3C46" w:rsidRDefault="00EE3C46" w:rsidP="00193908">
      <w:pPr>
        <w:widowControl/>
        <w:spacing w:after="0" w:line="259" w:lineRule="auto"/>
        <w:jc w:val="left"/>
      </w:pPr>
    </w:p>
    <w:p w14:paraId="0ED26C63" w14:textId="77777777" w:rsidR="007F628F" w:rsidRPr="00F408A0" w:rsidRDefault="007F628F" w:rsidP="007F628F"/>
    <w:p w14:paraId="3994CEBB" w14:textId="77777777" w:rsidR="007F628F" w:rsidRPr="00AF6E4C" w:rsidRDefault="007F628F" w:rsidP="00AF6E4C">
      <w:pPr>
        <w:rPr>
          <w:b/>
          <w:u w:val="single"/>
        </w:rPr>
      </w:pPr>
      <w:r w:rsidRPr="00AF6E4C">
        <w:rPr>
          <w:b/>
          <w:u w:val="single"/>
        </w:rPr>
        <w:t>7.6.4.4</w:t>
      </w:r>
      <w:r w:rsidRPr="00AF6E4C">
        <w:rPr>
          <w:b/>
          <w:u w:val="single"/>
        </w:rPr>
        <w:tab/>
        <w:t>Potential enhancements to configured grants</w:t>
      </w:r>
    </w:p>
    <w:p w14:paraId="61EC7EC5" w14:textId="3D29A84C" w:rsidR="002129A3" w:rsidRDefault="002129A3" w:rsidP="007F628F">
      <w:r>
        <w:t>Multiple companies propose to support the LTE-AUL feature in NR-U</w:t>
      </w:r>
      <w:r w:rsidR="00B1421F">
        <w:t xml:space="preserve"> as an enhancement to the current NR configured grant UL.</w:t>
      </w:r>
    </w:p>
    <w:p w14:paraId="4EE1C8E4" w14:textId="1D730DFE" w:rsidR="00A43F86" w:rsidRDefault="00A43F86" w:rsidP="007F628F">
      <w:r w:rsidRPr="00EE3C46">
        <w:t>Proposal:</w:t>
      </w:r>
    </w:p>
    <w:p w14:paraId="1CCBC1B0" w14:textId="348B7D63" w:rsidR="007F628F" w:rsidRPr="00F408A0" w:rsidRDefault="00A43F86" w:rsidP="00A43F86">
      <w:pPr>
        <w:pStyle w:val="ListParagraph"/>
        <w:numPr>
          <w:ilvl w:val="0"/>
          <w:numId w:val="24"/>
        </w:numPr>
      </w:pPr>
      <w:r>
        <w:t xml:space="preserve">LTE-LAA type </w:t>
      </w:r>
      <w:r w:rsidR="007F628F">
        <w:t xml:space="preserve">AUL </w:t>
      </w:r>
      <w:r>
        <w:t xml:space="preserve">is </w:t>
      </w:r>
      <w:r w:rsidR="007F628F">
        <w:t>supported</w:t>
      </w:r>
      <w:r>
        <w:t xml:space="preserve"> in NR</w:t>
      </w:r>
    </w:p>
    <w:p w14:paraId="4FD24A0A" w14:textId="598CEDC8" w:rsidR="007F628F" w:rsidRDefault="007F628F" w:rsidP="00A43F86">
      <w:pPr>
        <w:pStyle w:val="ListParagraph"/>
        <w:widowControl/>
        <w:numPr>
          <w:ilvl w:val="1"/>
          <w:numId w:val="24"/>
        </w:numPr>
        <w:spacing w:after="0" w:line="259" w:lineRule="auto"/>
        <w:jc w:val="left"/>
      </w:pPr>
      <w:r>
        <w:t xml:space="preserve">AUL-UCI in PUSCH, at least include </w:t>
      </w:r>
      <w:r w:rsidR="00A43F86">
        <w:t>HARQ process ID, NDI, RVID</w:t>
      </w:r>
    </w:p>
    <w:p w14:paraId="599A4B31" w14:textId="022A3B7D" w:rsidR="00A43F86" w:rsidRDefault="00A43F86" w:rsidP="002129A3">
      <w:pPr>
        <w:pStyle w:val="ListParagraph"/>
        <w:widowControl/>
        <w:numPr>
          <w:ilvl w:val="1"/>
          <w:numId w:val="24"/>
        </w:numPr>
        <w:spacing w:after="0" w:line="259" w:lineRule="auto"/>
        <w:jc w:val="left"/>
      </w:pPr>
      <w:r>
        <w:t>AUL-</w:t>
      </w:r>
      <w:r w:rsidR="007F628F">
        <w:t>DFI</w:t>
      </w:r>
      <w:r>
        <w:t xml:space="preserve"> is supported</w:t>
      </w:r>
      <w:r w:rsidR="002129A3">
        <w:t>, at least include</w:t>
      </w:r>
      <w:r>
        <w:t xml:space="preserve"> </w:t>
      </w:r>
      <w:r w:rsidR="002129A3">
        <w:t>explicit A/N bits for HARQ processes configured for AUL</w:t>
      </w:r>
    </w:p>
    <w:p w14:paraId="2938CFA7" w14:textId="30F2FEDA" w:rsidR="00B1421F" w:rsidRDefault="00B1421F" w:rsidP="002129A3">
      <w:pPr>
        <w:pStyle w:val="ListParagraph"/>
        <w:widowControl/>
        <w:numPr>
          <w:ilvl w:val="1"/>
          <w:numId w:val="24"/>
        </w:numPr>
        <w:spacing w:after="0" w:line="259" w:lineRule="auto"/>
        <w:jc w:val="left"/>
      </w:pPr>
      <w:r>
        <w:t>FFS: Other enhancements</w:t>
      </w:r>
    </w:p>
    <w:p w14:paraId="7527CDCE" w14:textId="60A988FB" w:rsidR="00EE3C46" w:rsidRDefault="00EE3C46" w:rsidP="00EE3C46">
      <w:pPr>
        <w:widowControl/>
        <w:spacing w:after="0" w:line="259" w:lineRule="auto"/>
        <w:jc w:val="left"/>
      </w:pPr>
      <w:r>
        <w:t>From online</w:t>
      </w:r>
    </w:p>
    <w:p w14:paraId="04A1F581" w14:textId="77777777" w:rsidR="00EE3C46" w:rsidRDefault="00EE3C46" w:rsidP="00EE3C46">
      <w:r w:rsidRPr="00B1421F">
        <w:rPr>
          <w:highlight w:val="yellow"/>
        </w:rPr>
        <w:t>Proposal:</w:t>
      </w:r>
    </w:p>
    <w:p w14:paraId="54540DE9" w14:textId="77777777" w:rsidR="00EE3C46" w:rsidRDefault="00EE3C46" w:rsidP="00EE3C46">
      <w:pPr>
        <w:pStyle w:val="ListParagraph"/>
        <w:numPr>
          <w:ilvl w:val="0"/>
          <w:numId w:val="24"/>
        </w:numPr>
      </w:pPr>
      <w:r>
        <w:t>The following modifications to the configured grant procedures are beneficial</w:t>
      </w:r>
    </w:p>
    <w:p w14:paraId="37A67864" w14:textId="77777777" w:rsidR="00EE3C46" w:rsidRDefault="00EE3C46" w:rsidP="00EE3C46">
      <w:pPr>
        <w:pStyle w:val="ListParagraph"/>
        <w:numPr>
          <w:ilvl w:val="1"/>
          <w:numId w:val="24"/>
        </w:numPr>
      </w:pPr>
      <w:r>
        <w:t>Removing dependencies of HARQ process information to the timing and frequency of used resources</w:t>
      </w:r>
    </w:p>
    <w:p w14:paraId="08655884" w14:textId="77777777" w:rsidR="00EE3C46" w:rsidRDefault="00EE3C46" w:rsidP="00EE3C46">
      <w:pPr>
        <w:pStyle w:val="ListParagraph"/>
        <w:numPr>
          <w:ilvl w:val="1"/>
          <w:numId w:val="24"/>
        </w:numPr>
      </w:pPr>
      <w:r>
        <w:t>Increased flexibility in time domain for the configured grant transmissions</w:t>
      </w:r>
    </w:p>
    <w:p w14:paraId="33017EAB" w14:textId="77777777" w:rsidR="00EE3C46" w:rsidRDefault="00EE3C46" w:rsidP="00EE3C46">
      <w:pPr>
        <w:pStyle w:val="ListParagraph"/>
        <w:numPr>
          <w:ilvl w:val="1"/>
          <w:numId w:val="24"/>
        </w:numPr>
      </w:pPr>
      <w:r>
        <w:t>AUL retransmissions</w:t>
      </w:r>
    </w:p>
    <w:p w14:paraId="5B65413C" w14:textId="77777777" w:rsidR="00EE3C46" w:rsidRDefault="00EE3C46" w:rsidP="00EE3C46">
      <w:pPr>
        <w:pStyle w:val="ListParagraph"/>
        <w:numPr>
          <w:ilvl w:val="1"/>
          <w:numId w:val="24"/>
        </w:numPr>
      </w:pPr>
      <w:r>
        <w:t>Inclusion of HARQ process ID, NDI, RVID in UCI on PUSCH</w:t>
      </w:r>
    </w:p>
    <w:p w14:paraId="56846FD7" w14:textId="77777777" w:rsidR="00EE3C46" w:rsidRDefault="00EE3C46" w:rsidP="00EE3C46">
      <w:pPr>
        <w:pStyle w:val="ListParagraph"/>
        <w:numPr>
          <w:ilvl w:val="1"/>
          <w:numId w:val="24"/>
        </w:numPr>
      </w:pPr>
      <w:r>
        <w:t>Modifications to the activation/deactivation DCI for Type 2 configured grants</w:t>
      </w:r>
    </w:p>
    <w:p w14:paraId="31C36B2A" w14:textId="77777777" w:rsidR="00EE3C46" w:rsidRDefault="00EE3C46" w:rsidP="00EE3C46">
      <w:pPr>
        <w:pStyle w:val="ListParagraph"/>
        <w:numPr>
          <w:ilvl w:val="1"/>
          <w:numId w:val="24"/>
        </w:numPr>
      </w:pPr>
      <w:r>
        <w:t>CBG based transmission for configured grants</w:t>
      </w:r>
    </w:p>
    <w:p w14:paraId="626C2304" w14:textId="77777777" w:rsidR="007F628F" w:rsidRPr="00F408A0" w:rsidRDefault="007F628F" w:rsidP="007F628F"/>
    <w:p w14:paraId="704A266C" w14:textId="77777777" w:rsidR="00DA6BAC" w:rsidRPr="00DA6BAC" w:rsidRDefault="00DA6BAC" w:rsidP="00DA6BAC"/>
    <w:p w14:paraId="7D7BF65B" w14:textId="385A6318" w:rsidR="002A6851" w:rsidRDefault="00AE220F" w:rsidP="002A6851">
      <w:pPr>
        <w:pStyle w:val="Heading1"/>
      </w:pPr>
      <w:r>
        <w:lastRenderedPageBreak/>
        <w:t>Proposal for online</w:t>
      </w:r>
    </w:p>
    <w:sectPr w:rsidR="002A6851"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740BA" w14:textId="77777777" w:rsidR="00352E66" w:rsidRDefault="00352E66" w:rsidP="00271F16">
      <w:r>
        <w:separator/>
      </w:r>
    </w:p>
  </w:endnote>
  <w:endnote w:type="continuationSeparator" w:id="0">
    <w:p w14:paraId="15E7A895" w14:textId="77777777" w:rsidR="00352E66" w:rsidRDefault="00352E66" w:rsidP="00271F16">
      <w:r>
        <w:continuationSeparator/>
      </w:r>
    </w:p>
  </w:endnote>
  <w:endnote w:type="continuationNotice" w:id="1">
    <w:p w14:paraId="3DE3672F" w14:textId="77777777" w:rsidR="00352E66" w:rsidRDefault="00352E66"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A39A7" w:rsidRDefault="004A39A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A39A7" w:rsidRDefault="004A39A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4A39A7" w:rsidRDefault="004A39A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F6933" w14:textId="77777777" w:rsidR="00352E66" w:rsidRDefault="00352E66" w:rsidP="00271F16">
      <w:r>
        <w:separator/>
      </w:r>
    </w:p>
  </w:footnote>
  <w:footnote w:type="continuationSeparator" w:id="0">
    <w:p w14:paraId="2B1358DF" w14:textId="77777777" w:rsidR="00352E66" w:rsidRDefault="00352E66" w:rsidP="00271F16">
      <w:r>
        <w:continuationSeparator/>
      </w:r>
    </w:p>
  </w:footnote>
  <w:footnote w:type="continuationNotice" w:id="1">
    <w:p w14:paraId="1B8145C4" w14:textId="77777777" w:rsidR="00352E66" w:rsidRDefault="00352E66"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A39A7" w:rsidRDefault="004A39A7"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55EF"/>
    <w:multiLevelType w:val="hybridMultilevel"/>
    <w:tmpl w:val="FE20D9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D12C2"/>
    <w:multiLevelType w:val="multilevel"/>
    <w:tmpl w:val="7D76BAA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843FB6"/>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22538"/>
    <w:multiLevelType w:val="hybridMultilevel"/>
    <w:tmpl w:val="0926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F6439E"/>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17702D"/>
    <w:multiLevelType w:val="hybridMultilevel"/>
    <w:tmpl w:val="FA3EA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C32B3E"/>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11440A"/>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3B7FFA"/>
    <w:multiLevelType w:val="multilevel"/>
    <w:tmpl w:val="E18A2B96"/>
    <w:lvl w:ilvl="0">
      <w:start w:val="7"/>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480" w:hanging="4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B1469D"/>
    <w:multiLevelType w:val="hybridMultilevel"/>
    <w:tmpl w:val="4D9E0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D51BB"/>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B22C00"/>
    <w:multiLevelType w:val="hybridMultilevel"/>
    <w:tmpl w:val="9050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533B2"/>
    <w:multiLevelType w:val="hybridMultilevel"/>
    <w:tmpl w:val="7B1C87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F3029EA"/>
    <w:multiLevelType w:val="hybridMultilevel"/>
    <w:tmpl w:val="52DEA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96EFF"/>
    <w:multiLevelType w:val="hybridMultilevel"/>
    <w:tmpl w:val="B3E03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1"/>
  </w:num>
  <w:num w:numId="4">
    <w:abstractNumId w:val="16"/>
  </w:num>
  <w:num w:numId="5">
    <w:abstractNumId w:val="3"/>
  </w:num>
  <w:num w:numId="6">
    <w:abstractNumId w:val="2"/>
  </w:num>
  <w:num w:numId="7">
    <w:abstractNumId w:val="17"/>
  </w:num>
  <w:num w:numId="8">
    <w:abstractNumId w:val="10"/>
  </w:num>
  <w:num w:numId="9">
    <w:abstractNumId w:val="14"/>
  </w:num>
  <w:num w:numId="10">
    <w:abstractNumId w:val="33"/>
  </w:num>
  <w:num w:numId="11">
    <w:abstractNumId w:val="13"/>
  </w:num>
  <w:num w:numId="12">
    <w:abstractNumId w:val="23"/>
  </w:num>
  <w:num w:numId="13">
    <w:abstractNumId w:val="40"/>
  </w:num>
  <w:num w:numId="14">
    <w:abstractNumId w:val="26"/>
  </w:num>
  <w:num w:numId="15">
    <w:abstractNumId w:val="30"/>
  </w:num>
  <w:num w:numId="16">
    <w:abstractNumId w:val="11"/>
  </w:num>
  <w:num w:numId="17">
    <w:abstractNumId w:val="9"/>
  </w:num>
  <w:num w:numId="18">
    <w:abstractNumId w:val="24"/>
  </w:num>
  <w:num w:numId="19">
    <w:abstractNumId w:val="34"/>
  </w:num>
  <w:num w:numId="20">
    <w:abstractNumId w:val="39"/>
  </w:num>
  <w:num w:numId="21">
    <w:abstractNumId w:val="20"/>
  </w:num>
  <w:num w:numId="22">
    <w:abstractNumId w:val="37"/>
  </w:num>
  <w:num w:numId="23">
    <w:abstractNumId w:val="19"/>
  </w:num>
  <w:num w:numId="24">
    <w:abstractNumId w:val="6"/>
  </w:num>
  <w:num w:numId="25">
    <w:abstractNumId w:val="8"/>
  </w:num>
  <w:num w:numId="26">
    <w:abstractNumId w:val="7"/>
  </w:num>
  <w:num w:numId="27">
    <w:abstractNumId w:val="28"/>
  </w:num>
  <w:num w:numId="28">
    <w:abstractNumId w:val="1"/>
  </w:num>
  <w:num w:numId="29">
    <w:abstractNumId w:val="29"/>
  </w:num>
  <w:num w:numId="30">
    <w:abstractNumId w:val="35"/>
  </w:num>
  <w:num w:numId="31">
    <w:abstractNumId w:val="27"/>
  </w:num>
  <w:num w:numId="32">
    <w:abstractNumId w:val="22"/>
  </w:num>
  <w:num w:numId="33">
    <w:abstractNumId w:val="25"/>
  </w:num>
  <w:num w:numId="34">
    <w:abstractNumId w:val="18"/>
  </w:num>
  <w:num w:numId="35">
    <w:abstractNumId w:val="12"/>
  </w:num>
  <w:num w:numId="36">
    <w:abstractNumId w:val="32"/>
  </w:num>
  <w:num w:numId="37">
    <w:abstractNumId w:val="38"/>
  </w:num>
  <w:num w:numId="38">
    <w:abstractNumId w:val="31"/>
  </w:num>
  <w:num w:numId="39">
    <w:abstractNumId w:val="5"/>
  </w:num>
  <w:num w:numId="40">
    <w:abstractNumId w:val="36"/>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9D0"/>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5D6"/>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D61"/>
    <w:rsid w:val="00057F6C"/>
    <w:rsid w:val="000608D3"/>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6A7B"/>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215"/>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964"/>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3E12"/>
    <w:rsid w:val="001140FA"/>
    <w:rsid w:val="001146A3"/>
    <w:rsid w:val="0011483A"/>
    <w:rsid w:val="00114B8D"/>
    <w:rsid w:val="00114EA7"/>
    <w:rsid w:val="00115B96"/>
    <w:rsid w:val="001160C2"/>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1EF5"/>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57FFB"/>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C30"/>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908"/>
    <w:rsid w:val="00193B10"/>
    <w:rsid w:val="00193D91"/>
    <w:rsid w:val="0019403F"/>
    <w:rsid w:val="001941EE"/>
    <w:rsid w:val="00194642"/>
    <w:rsid w:val="0019564C"/>
    <w:rsid w:val="0019573B"/>
    <w:rsid w:val="00196220"/>
    <w:rsid w:val="0019734F"/>
    <w:rsid w:val="001977D0"/>
    <w:rsid w:val="00197E67"/>
    <w:rsid w:val="00197FA7"/>
    <w:rsid w:val="001A019F"/>
    <w:rsid w:val="001A0303"/>
    <w:rsid w:val="001A037C"/>
    <w:rsid w:val="001A067A"/>
    <w:rsid w:val="001A3BAB"/>
    <w:rsid w:val="001A3FA5"/>
    <w:rsid w:val="001A4334"/>
    <w:rsid w:val="001A4439"/>
    <w:rsid w:val="001A46A1"/>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27F"/>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94C"/>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29A3"/>
    <w:rsid w:val="00213C10"/>
    <w:rsid w:val="00213F4E"/>
    <w:rsid w:val="00213F9D"/>
    <w:rsid w:val="00214132"/>
    <w:rsid w:val="00214B3F"/>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3A85"/>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6CC9"/>
    <w:rsid w:val="0026716C"/>
    <w:rsid w:val="002676D3"/>
    <w:rsid w:val="002676EA"/>
    <w:rsid w:val="00270087"/>
    <w:rsid w:val="00271392"/>
    <w:rsid w:val="00271F16"/>
    <w:rsid w:val="002727C8"/>
    <w:rsid w:val="00272FEB"/>
    <w:rsid w:val="002735D2"/>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28C9"/>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2A6F"/>
    <w:rsid w:val="002E306D"/>
    <w:rsid w:val="002E3082"/>
    <w:rsid w:val="002E3661"/>
    <w:rsid w:val="002E3BFD"/>
    <w:rsid w:val="002E3C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60C"/>
    <w:rsid w:val="00310CFB"/>
    <w:rsid w:val="00311941"/>
    <w:rsid w:val="003123EA"/>
    <w:rsid w:val="003125FA"/>
    <w:rsid w:val="00312985"/>
    <w:rsid w:val="0031353C"/>
    <w:rsid w:val="00313C4F"/>
    <w:rsid w:val="00314280"/>
    <w:rsid w:val="003142D6"/>
    <w:rsid w:val="00315314"/>
    <w:rsid w:val="003158FE"/>
    <w:rsid w:val="00315DD9"/>
    <w:rsid w:val="0031602E"/>
    <w:rsid w:val="00316717"/>
    <w:rsid w:val="00316B7F"/>
    <w:rsid w:val="00317050"/>
    <w:rsid w:val="0031748C"/>
    <w:rsid w:val="00320B56"/>
    <w:rsid w:val="00320F94"/>
    <w:rsid w:val="00321E8C"/>
    <w:rsid w:val="00322579"/>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0DB5"/>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2E66"/>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308"/>
    <w:rsid w:val="00363653"/>
    <w:rsid w:val="00364283"/>
    <w:rsid w:val="003643CE"/>
    <w:rsid w:val="00364C7A"/>
    <w:rsid w:val="00365872"/>
    <w:rsid w:val="0036641B"/>
    <w:rsid w:val="00366B5E"/>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665F"/>
    <w:rsid w:val="00396D81"/>
    <w:rsid w:val="003973B9"/>
    <w:rsid w:val="003A0311"/>
    <w:rsid w:val="003A0F88"/>
    <w:rsid w:val="003A12CF"/>
    <w:rsid w:val="003A1341"/>
    <w:rsid w:val="003A19E0"/>
    <w:rsid w:val="003A1C4F"/>
    <w:rsid w:val="003A1DD5"/>
    <w:rsid w:val="003A2626"/>
    <w:rsid w:val="003A336B"/>
    <w:rsid w:val="003A38F0"/>
    <w:rsid w:val="003A41B3"/>
    <w:rsid w:val="003A42BB"/>
    <w:rsid w:val="003A5125"/>
    <w:rsid w:val="003A5762"/>
    <w:rsid w:val="003A590E"/>
    <w:rsid w:val="003A5CA5"/>
    <w:rsid w:val="003A6B8F"/>
    <w:rsid w:val="003A6D8E"/>
    <w:rsid w:val="003A7789"/>
    <w:rsid w:val="003B0B4D"/>
    <w:rsid w:val="003B1041"/>
    <w:rsid w:val="003B1074"/>
    <w:rsid w:val="003B1550"/>
    <w:rsid w:val="003B1E84"/>
    <w:rsid w:val="003B2360"/>
    <w:rsid w:val="003B34F8"/>
    <w:rsid w:val="003B3F9B"/>
    <w:rsid w:val="003B47B7"/>
    <w:rsid w:val="003B4FDE"/>
    <w:rsid w:val="003B5051"/>
    <w:rsid w:val="003B570F"/>
    <w:rsid w:val="003B5BA9"/>
    <w:rsid w:val="003B5E30"/>
    <w:rsid w:val="003B6256"/>
    <w:rsid w:val="003B640C"/>
    <w:rsid w:val="003B6648"/>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0D6"/>
    <w:rsid w:val="003D412C"/>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5CF9"/>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5C57"/>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07E58"/>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9A7"/>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844"/>
    <w:rsid w:val="004C0B5B"/>
    <w:rsid w:val="004C0F99"/>
    <w:rsid w:val="004C130D"/>
    <w:rsid w:val="004C1E76"/>
    <w:rsid w:val="004C20B1"/>
    <w:rsid w:val="004C2F01"/>
    <w:rsid w:val="004C35D8"/>
    <w:rsid w:val="004C3974"/>
    <w:rsid w:val="004C44D3"/>
    <w:rsid w:val="004C4C9E"/>
    <w:rsid w:val="004C5066"/>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8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5CA"/>
    <w:rsid w:val="004F6AFE"/>
    <w:rsid w:val="004F723E"/>
    <w:rsid w:val="004F733C"/>
    <w:rsid w:val="004F7F1A"/>
    <w:rsid w:val="0050031C"/>
    <w:rsid w:val="005004F7"/>
    <w:rsid w:val="00500798"/>
    <w:rsid w:val="00500803"/>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D57"/>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BD7"/>
    <w:rsid w:val="005A320D"/>
    <w:rsid w:val="005A3390"/>
    <w:rsid w:val="005A3468"/>
    <w:rsid w:val="005A35EA"/>
    <w:rsid w:val="005A36E3"/>
    <w:rsid w:val="005A4A64"/>
    <w:rsid w:val="005A4E93"/>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4F0F"/>
    <w:rsid w:val="005D5462"/>
    <w:rsid w:val="005D5E46"/>
    <w:rsid w:val="005D64A5"/>
    <w:rsid w:val="005D680B"/>
    <w:rsid w:val="005D6B30"/>
    <w:rsid w:val="005D7AA9"/>
    <w:rsid w:val="005E0010"/>
    <w:rsid w:val="005E06BB"/>
    <w:rsid w:val="005E0EAD"/>
    <w:rsid w:val="005E0EB3"/>
    <w:rsid w:val="005E12A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78D"/>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49D"/>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1D"/>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C6C"/>
    <w:rsid w:val="00640E17"/>
    <w:rsid w:val="00641061"/>
    <w:rsid w:val="006412CA"/>
    <w:rsid w:val="00641E4B"/>
    <w:rsid w:val="0064207F"/>
    <w:rsid w:val="006427D6"/>
    <w:rsid w:val="006428E2"/>
    <w:rsid w:val="00642D10"/>
    <w:rsid w:val="006430B5"/>
    <w:rsid w:val="00644200"/>
    <w:rsid w:val="00644471"/>
    <w:rsid w:val="00644AC8"/>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0FB"/>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4D90"/>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2D5"/>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3C3"/>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38E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AB8"/>
    <w:rsid w:val="00726C1B"/>
    <w:rsid w:val="00730B78"/>
    <w:rsid w:val="0073128B"/>
    <w:rsid w:val="007312CB"/>
    <w:rsid w:val="0073171A"/>
    <w:rsid w:val="0073278B"/>
    <w:rsid w:val="00733284"/>
    <w:rsid w:val="00733FA0"/>
    <w:rsid w:val="0073446C"/>
    <w:rsid w:val="007347C0"/>
    <w:rsid w:val="007354B7"/>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0E2"/>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5C4"/>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56B"/>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21E"/>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28F"/>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316B"/>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5E8D"/>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2E60"/>
    <w:rsid w:val="00883004"/>
    <w:rsid w:val="0088359A"/>
    <w:rsid w:val="00883C93"/>
    <w:rsid w:val="00883ED6"/>
    <w:rsid w:val="00884191"/>
    <w:rsid w:val="008843EC"/>
    <w:rsid w:val="0088441D"/>
    <w:rsid w:val="00884E90"/>
    <w:rsid w:val="00885359"/>
    <w:rsid w:val="0088579F"/>
    <w:rsid w:val="00885806"/>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0A9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5E4"/>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0FA4"/>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D62"/>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9C8"/>
    <w:rsid w:val="00935B7C"/>
    <w:rsid w:val="009365EB"/>
    <w:rsid w:val="00936B6D"/>
    <w:rsid w:val="00936F26"/>
    <w:rsid w:val="0094086F"/>
    <w:rsid w:val="00940AA2"/>
    <w:rsid w:val="00940B68"/>
    <w:rsid w:val="00940DF4"/>
    <w:rsid w:val="009418DC"/>
    <w:rsid w:val="00941A1C"/>
    <w:rsid w:val="009422D6"/>
    <w:rsid w:val="0094293A"/>
    <w:rsid w:val="00942BCB"/>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30D"/>
    <w:rsid w:val="009667FB"/>
    <w:rsid w:val="00966C9A"/>
    <w:rsid w:val="00967B12"/>
    <w:rsid w:val="00970930"/>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2F3"/>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6FA8"/>
    <w:rsid w:val="009E732A"/>
    <w:rsid w:val="009E73D9"/>
    <w:rsid w:val="009F0BCF"/>
    <w:rsid w:val="009F0CD1"/>
    <w:rsid w:val="009F115A"/>
    <w:rsid w:val="009F15B3"/>
    <w:rsid w:val="009F187B"/>
    <w:rsid w:val="009F1FE3"/>
    <w:rsid w:val="009F2E5F"/>
    <w:rsid w:val="009F34F4"/>
    <w:rsid w:val="009F3CC3"/>
    <w:rsid w:val="009F3F25"/>
    <w:rsid w:val="009F4375"/>
    <w:rsid w:val="009F4769"/>
    <w:rsid w:val="009F4F05"/>
    <w:rsid w:val="009F5218"/>
    <w:rsid w:val="009F6301"/>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55"/>
    <w:rsid w:val="00A224A1"/>
    <w:rsid w:val="00A228AE"/>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3F86"/>
    <w:rsid w:val="00A449D2"/>
    <w:rsid w:val="00A44CB7"/>
    <w:rsid w:val="00A44E28"/>
    <w:rsid w:val="00A4528E"/>
    <w:rsid w:val="00A453D5"/>
    <w:rsid w:val="00A4570E"/>
    <w:rsid w:val="00A46163"/>
    <w:rsid w:val="00A4626A"/>
    <w:rsid w:val="00A4648A"/>
    <w:rsid w:val="00A46B10"/>
    <w:rsid w:val="00A46F1F"/>
    <w:rsid w:val="00A46FAD"/>
    <w:rsid w:val="00A472DB"/>
    <w:rsid w:val="00A473E1"/>
    <w:rsid w:val="00A47917"/>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5F17"/>
    <w:rsid w:val="00A6630B"/>
    <w:rsid w:val="00A66E67"/>
    <w:rsid w:val="00A67A2E"/>
    <w:rsid w:val="00A67A8E"/>
    <w:rsid w:val="00A67CB8"/>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3A86"/>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4E35"/>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674F"/>
    <w:rsid w:val="00AC6E9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AAE"/>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745"/>
    <w:rsid w:val="00AF5CB8"/>
    <w:rsid w:val="00AF5F78"/>
    <w:rsid w:val="00AF66F1"/>
    <w:rsid w:val="00AF6CFE"/>
    <w:rsid w:val="00AF6E4C"/>
    <w:rsid w:val="00B00306"/>
    <w:rsid w:val="00B00A5B"/>
    <w:rsid w:val="00B00A9E"/>
    <w:rsid w:val="00B010D3"/>
    <w:rsid w:val="00B01CC2"/>
    <w:rsid w:val="00B01F0D"/>
    <w:rsid w:val="00B0238F"/>
    <w:rsid w:val="00B02A4C"/>
    <w:rsid w:val="00B0312E"/>
    <w:rsid w:val="00B03C0A"/>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21F"/>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775"/>
    <w:rsid w:val="00B2484E"/>
    <w:rsid w:val="00B24C37"/>
    <w:rsid w:val="00B24CC4"/>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47"/>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D56"/>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0CB"/>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452E"/>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BD3"/>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0C3"/>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C43"/>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48EF"/>
    <w:rsid w:val="00C65F58"/>
    <w:rsid w:val="00C66571"/>
    <w:rsid w:val="00C66652"/>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77D0F"/>
    <w:rsid w:val="00C811D4"/>
    <w:rsid w:val="00C8128C"/>
    <w:rsid w:val="00C8198E"/>
    <w:rsid w:val="00C81FA2"/>
    <w:rsid w:val="00C82C71"/>
    <w:rsid w:val="00C82E5F"/>
    <w:rsid w:val="00C83234"/>
    <w:rsid w:val="00C8338A"/>
    <w:rsid w:val="00C83D6D"/>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12EB"/>
    <w:rsid w:val="00CA139A"/>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57A"/>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0D7"/>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6D0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B47"/>
    <w:rsid w:val="00D45E78"/>
    <w:rsid w:val="00D4611C"/>
    <w:rsid w:val="00D46E80"/>
    <w:rsid w:val="00D46F2D"/>
    <w:rsid w:val="00D475CC"/>
    <w:rsid w:val="00D50835"/>
    <w:rsid w:val="00D50A5C"/>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808"/>
    <w:rsid w:val="00DC6A94"/>
    <w:rsid w:val="00DC7130"/>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0B10"/>
    <w:rsid w:val="00DF1249"/>
    <w:rsid w:val="00DF24B9"/>
    <w:rsid w:val="00DF2CC0"/>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17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0E0E"/>
    <w:rsid w:val="00E119CF"/>
    <w:rsid w:val="00E1296E"/>
    <w:rsid w:val="00E12B11"/>
    <w:rsid w:val="00E12C4F"/>
    <w:rsid w:val="00E131BE"/>
    <w:rsid w:val="00E136EA"/>
    <w:rsid w:val="00E139D0"/>
    <w:rsid w:val="00E13F99"/>
    <w:rsid w:val="00E14475"/>
    <w:rsid w:val="00E145E0"/>
    <w:rsid w:val="00E14911"/>
    <w:rsid w:val="00E14913"/>
    <w:rsid w:val="00E14C88"/>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9A1"/>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4AC5"/>
    <w:rsid w:val="00E3582D"/>
    <w:rsid w:val="00E35834"/>
    <w:rsid w:val="00E35AC6"/>
    <w:rsid w:val="00E35F47"/>
    <w:rsid w:val="00E36306"/>
    <w:rsid w:val="00E36C4E"/>
    <w:rsid w:val="00E37497"/>
    <w:rsid w:val="00E377BF"/>
    <w:rsid w:val="00E379BC"/>
    <w:rsid w:val="00E40D06"/>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1E1F"/>
    <w:rsid w:val="00E52471"/>
    <w:rsid w:val="00E52B0A"/>
    <w:rsid w:val="00E52F76"/>
    <w:rsid w:val="00E537EE"/>
    <w:rsid w:val="00E53B70"/>
    <w:rsid w:val="00E5413F"/>
    <w:rsid w:val="00E541D0"/>
    <w:rsid w:val="00E543CA"/>
    <w:rsid w:val="00E54D3D"/>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41E"/>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38E"/>
    <w:rsid w:val="00EA35A8"/>
    <w:rsid w:val="00EA39FE"/>
    <w:rsid w:val="00EA42BA"/>
    <w:rsid w:val="00EA4F96"/>
    <w:rsid w:val="00EA531A"/>
    <w:rsid w:val="00EA589B"/>
    <w:rsid w:val="00EA58BC"/>
    <w:rsid w:val="00EA5E2E"/>
    <w:rsid w:val="00EA7499"/>
    <w:rsid w:val="00EA74E3"/>
    <w:rsid w:val="00EA7744"/>
    <w:rsid w:val="00EA7995"/>
    <w:rsid w:val="00EB0644"/>
    <w:rsid w:val="00EB178A"/>
    <w:rsid w:val="00EB2435"/>
    <w:rsid w:val="00EB3027"/>
    <w:rsid w:val="00EB306C"/>
    <w:rsid w:val="00EB313A"/>
    <w:rsid w:val="00EB3495"/>
    <w:rsid w:val="00EB534C"/>
    <w:rsid w:val="00EB5554"/>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3D87"/>
    <w:rsid w:val="00EC4B61"/>
    <w:rsid w:val="00EC4DCF"/>
    <w:rsid w:val="00EC555C"/>
    <w:rsid w:val="00EC60C0"/>
    <w:rsid w:val="00EC6337"/>
    <w:rsid w:val="00EC7326"/>
    <w:rsid w:val="00ED01A4"/>
    <w:rsid w:val="00ED0DE8"/>
    <w:rsid w:val="00ED0FAF"/>
    <w:rsid w:val="00ED0FB6"/>
    <w:rsid w:val="00ED19F8"/>
    <w:rsid w:val="00ED3068"/>
    <w:rsid w:val="00ED3534"/>
    <w:rsid w:val="00ED3B7D"/>
    <w:rsid w:val="00ED3DC8"/>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3C46"/>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1CB"/>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1FC8"/>
    <w:rsid w:val="00F523A6"/>
    <w:rsid w:val="00F52631"/>
    <w:rsid w:val="00F529C7"/>
    <w:rsid w:val="00F52A4B"/>
    <w:rsid w:val="00F52A8F"/>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0FD"/>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85D"/>
    <w:rsid w:val="00F77CFA"/>
    <w:rsid w:val="00F80D8F"/>
    <w:rsid w:val="00F80E30"/>
    <w:rsid w:val="00F8137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1FAC"/>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4D90"/>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3D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5C3F"/>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0D4"/>
    <w:rsid w:val="00FF76CF"/>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uiPriority w:val="35"/>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ind w:left="720"/>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3E3E6.8A8631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3EQ6UJ4K66FU-4-4400</_dlc_DocId>
    <_dlc_DocIdUrl xmlns="df4eea7b-52db-4162-980b-b352f1b580a3">
      <Url>https://projects.qualcomm.com/sites/meridian/_layouts/15/DocIdRedir.aspx?ID=3EQ6UJ4K66FU-4-4400</Url>
      <Description>3EQ6UJ4K66FU-4-4400</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B31C3-18AC-4DE3-BE3C-EC482692C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F5F5FECE-2CA4-46DE-8F7E-0FB09FB2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12</Pages>
  <Words>4172</Words>
  <Characters>23787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27904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9</cp:revision>
  <cp:lastPrinted>2010-10-04T23:31:00Z</cp:lastPrinted>
  <dcterms:created xsi:type="dcterms:W3CDTF">2018-05-23T03:09:00Z</dcterms:created>
  <dcterms:modified xsi:type="dcterms:W3CDTF">2018-05-23T20:51:00Z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f2be2724-1de4-4562-8876-6e70e3edd85d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